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7D8" w:rsidRPr="0090106D" w:rsidRDefault="008B03ED" w:rsidP="008A7B02">
      <w:pPr>
        <w:pStyle w:val="3"/>
        <w:tabs>
          <w:tab w:val="left" w:pos="7531"/>
        </w:tabs>
        <w:spacing w:before="0" w:beforeAutospacing="0" w:after="0" w:afterAutospacing="0"/>
        <w:jc w:val="center"/>
        <w:rPr>
          <w:b w:val="0"/>
          <w:sz w:val="24"/>
          <w:szCs w:val="24"/>
          <w:lang w:val="ru-RU"/>
        </w:rPr>
      </w:pPr>
      <w:r w:rsidRPr="0090106D">
        <w:rPr>
          <w:b w:val="0"/>
          <w:sz w:val="24"/>
          <w:szCs w:val="24"/>
          <w:lang w:val="ru-RU"/>
        </w:rPr>
        <w:t>ОЦЕНКА</w:t>
      </w:r>
    </w:p>
    <w:p w:rsidR="00EA5BFC" w:rsidRDefault="0090106D" w:rsidP="008A7B02">
      <w:pPr>
        <w:shd w:val="clear" w:color="auto" w:fill="FFFFFF"/>
        <w:tabs>
          <w:tab w:val="left" w:leader="underscore" w:pos="11222"/>
        </w:tabs>
        <w:jc w:val="center"/>
        <w:rPr>
          <w:rFonts w:ascii="Times New Roman" w:hAnsi="Times New Roman"/>
          <w:sz w:val="24"/>
          <w:szCs w:val="24"/>
        </w:rPr>
      </w:pPr>
      <w:r w:rsidRPr="0090106D">
        <w:rPr>
          <w:rFonts w:ascii="Times New Roman" w:hAnsi="Times New Roman"/>
          <w:sz w:val="24"/>
          <w:szCs w:val="24"/>
        </w:rPr>
        <w:t>э</w:t>
      </w:r>
      <w:r w:rsidR="008B03ED" w:rsidRPr="0090106D">
        <w:rPr>
          <w:rFonts w:ascii="Times New Roman" w:hAnsi="Times New Roman"/>
          <w:sz w:val="24"/>
          <w:szCs w:val="24"/>
        </w:rPr>
        <w:t>ффективности</w:t>
      </w:r>
      <w:r w:rsidRPr="0090106D">
        <w:rPr>
          <w:rFonts w:ascii="Times New Roman" w:hAnsi="Times New Roman"/>
          <w:sz w:val="24"/>
          <w:szCs w:val="24"/>
        </w:rPr>
        <w:t xml:space="preserve"> реализации муниципальной программы</w:t>
      </w:r>
    </w:p>
    <w:p w:rsidR="0090106D" w:rsidRPr="0090106D" w:rsidRDefault="0090106D" w:rsidP="008A7B02">
      <w:pPr>
        <w:shd w:val="clear" w:color="auto" w:fill="FFFFFF"/>
        <w:tabs>
          <w:tab w:val="left" w:leader="underscore" w:pos="11222"/>
        </w:tabs>
        <w:jc w:val="center"/>
        <w:rPr>
          <w:rFonts w:ascii="Times New Roman" w:hAnsi="Times New Roman"/>
          <w:sz w:val="24"/>
          <w:szCs w:val="24"/>
          <w:u w:val="single"/>
        </w:rPr>
      </w:pPr>
      <w:r w:rsidRPr="0090106D">
        <w:rPr>
          <w:rFonts w:ascii="Times New Roman" w:hAnsi="Times New Roman"/>
          <w:bCs/>
          <w:sz w:val="24"/>
          <w:szCs w:val="24"/>
          <w:u w:val="single"/>
        </w:rPr>
        <w:t xml:space="preserve"> Развитие культуры и туризма </w:t>
      </w:r>
      <w:proofErr w:type="gramStart"/>
      <w:r w:rsidRPr="0090106D">
        <w:rPr>
          <w:rFonts w:ascii="Times New Roman" w:hAnsi="Times New Roman"/>
          <w:bCs/>
          <w:sz w:val="24"/>
          <w:szCs w:val="24"/>
          <w:u w:val="single"/>
        </w:rPr>
        <w:t>в</w:t>
      </w:r>
      <w:proofErr w:type="gramEnd"/>
      <w:r w:rsidRPr="0090106D">
        <w:rPr>
          <w:rFonts w:ascii="Times New Roman" w:hAnsi="Times New Roman"/>
          <w:bCs/>
          <w:sz w:val="24"/>
          <w:szCs w:val="24"/>
          <w:u w:val="single"/>
        </w:rPr>
        <w:t xml:space="preserve"> ЗАТО Северск» в 20</w:t>
      </w:r>
      <w:r w:rsidR="00532C0C">
        <w:rPr>
          <w:rFonts w:ascii="Times New Roman" w:hAnsi="Times New Roman"/>
          <w:bCs/>
          <w:sz w:val="24"/>
          <w:szCs w:val="24"/>
          <w:u w:val="single"/>
        </w:rPr>
        <w:t>2</w:t>
      </w:r>
      <w:r w:rsidR="00E54D3B">
        <w:rPr>
          <w:rFonts w:ascii="Times New Roman" w:hAnsi="Times New Roman"/>
          <w:bCs/>
          <w:sz w:val="24"/>
          <w:szCs w:val="24"/>
          <w:u w:val="single"/>
        </w:rPr>
        <w:t>2</w:t>
      </w:r>
      <w:r w:rsidRPr="0090106D">
        <w:rPr>
          <w:rFonts w:ascii="Times New Roman" w:hAnsi="Times New Roman"/>
          <w:bCs/>
          <w:sz w:val="24"/>
          <w:szCs w:val="24"/>
          <w:u w:val="single"/>
        </w:rPr>
        <w:t xml:space="preserve"> году</w:t>
      </w:r>
    </w:p>
    <w:p w:rsidR="00F076CD" w:rsidRDefault="00F076CD" w:rsidP="001232D2">
      <w:pPr>
        <w:pStyle w:val="3"/>
        <w:tabs>
          <w:tab w:val="left" w:pos="7531"/>
        </w:tabs>
        <w:spacing w:before="240" w:beforeAutospacing="0" w:after="0" w:afterAutospacing="0"/>
        <w:jc w:val="center"/>
        <w:rPr>
          <w:b w:val="0"/>
          <w:sz w:val="24"/>
          <w:szCs w:val="24"/>
        </w:rPr>
      </w:pPr>
      <w:r w:rsidRPr="00795451">
        <w:rPr>
          <w:b w:val="0"/>
          <w:sz w:val="24"/>
          <w:szCs w:val="24"/>
        </w:rPr>
        <w:t xml:space="preserve">СВЕДЕНИЯ </w:t>
      </w:r>
    </w:p>
    <w:p w:rsidR="00F076CD" w:rsidRDefault="00F076CD" w:rsidP="008A7B02">
      <w:pPr>
        <w:pStyle w:val="3"/>
        <w:tabs>
          <w:tab w:val="left" w:pos="7531"/>
        </w:tabs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795451">
        <w:rPr>
          <w:b w:val="0"/>
          <w:sz w:val="24"/>
          <w:szCs w:val="24"/>
        </w:rPr>
        <w:t xml:space="preserve">о </w:t>
      </w:r>
      <w:r>
        <w:rPr>
          <w:b w:val="0"/>
          <w:sz w:val="24"/>
          <w:szCs w:val="24"/>
        </w:rPr>
        <w:t>достижении</w:t>
      </w:r>
      <w:r w:rsidRPr="00795451">
        <w:rPr>
          <w:b w:val="0"/>
          <w:sz w:val="24"/>
          <w:szCs w:val="24"/>
        </w:rPr>
        <w:t xml:space="preserve"> значени</w:t>
      </w:r>
      <w:r>
        <w:rPr>
          <w:b w:val="0"/>
          <w:sz w:val="24"/>
          <w:szCs w:val="24"/>
        </w:rPr>
        <w:t>й</w:t>
      </w:r>
      <w:r w:rsidRPr="00795451">
        <w:rPr>
          <w:b w:val="0"/>
          <w:sz w:val="24"/>
          <w:szCs w:val="24"/>
        </w:rPr>
        <w:t xml:space="preserve"> целевых показателей (индикаторов) результативности </w:t>
      </w:r>
      <w:r>
        <w:rPr>
          <w:b w:val="0"/>
          <w:sz w:val="24"/>
          <w:szCs w:val="24"/>
        </w:rPr>
        <w:t>муниципальной программы</w:t>
      </w:r>
    </w:p>
    <w:p w:rsidR="00F076CD" w:rsidRPr="00C223CF" w:rsidRDefault="00C223CF" w:rsidP="008A7B02">
      <w:pPr>
        <w:shd w:val="clear" w:color="auto" w:fill="FFFFFF"/>
        <w:tabs>
          <w:tab w:val="left" w:leader="underscore" w:pos="11222"/>
        </w:tabs>
        <w:ind w:left="4978"/>
        <w:rPr>
          <w:sz w:val="24"/>
          <w:szCs w:val="24"/>
          <w:u w:val="single"/>
        </w:rPr>
      </w:pPr>
      <w:r w:rsidRPr="00C223CF">
        <w:rPr>
          <w:bCs/>
          <w:sz w:val="24"/>
          <w:szCs w:val="24"/>
          <w:u w:val="single"/>
        </w:rPr>
        <w:t>«</w:t>
      </w:r>
      <w:r w:rsidR="008A7B02" w:rsidRPr="00C223CF">
        <w:rPr>
          <w:bCs/>
          <w:sz w:val="24"/>
          <w:szCs w:val="24"/>
          <w:u w:val="single"/>
        </w:rPr>
        <w:t xml:space="preserve">Развитие культуры и туризма </w:t>
      </w:r>
      <w:proofErr w:type="gramStart"/>
      <w:r w:rsidR="008A7B02" w:rsidRPr="00C223CF">
        <w:rPr>
          <w:bCs/>
          <w:sz w:val="24"/>
          <w:szCs w:val="24"/>
          <w:u w:val="single"/>
        </w:rPr>
        <w:t>в</w:t>
      </w:r>
      <w:proofErr w:type="gramEnd"/>
      <w:r w:rsidR="008A7B02" w:rsidRPr="00C223CF">
        <w:rPr>
          <w:bCs/>
          <w:sz w:val="24"/>
          <w:szCs w:val="24"/>
          <w:u w:val="single"/>
        </w:rPr>
        <w:t xml:space="preserve"> ЗАТО Северск» в 20</w:t>
      </w:r>
      <w:r w:rsidR="00532C0C">
        <w:rPr>
          <w:bCs/>
          <w:sz w:val="24"/>
          <w:szCs w:val="24"/>
          <w:u w:val="single"/>
        </w:rPr>
        <w:t>2</w:t>
      </w:r>
      <w:r w:rsidR="00963CCE">
        <w:rPr>
          <w:bCs/>
          <w:sz w:val="24"/>
          <w:szCs w:val="24"/>
          <w:u w:val="single"/>
        </w:rPr>
        <w:t>2</w:t>
      </w:r>
      <w:r w:rsidR="008A7B02" w:rsidRPr="00C223CF">
        <w:rPr>
          <w:bCs/>
          <w:sz w:val="24"/>
          <w:szCs w:val="24"/>
          <w:u w:val="single"/>
        </w:rPr>
        <w:t xml:space="preserve"> году</w:t>
      </w:r>
    </w:p>
    <w:p w:rsidR="00F076CD" w:rsidRDefault="00F076CD" w:rsidP="001232D2">
      <w:pPr>
        <w:shd w:val="clear" w:color="auto" w:fill="FFFFFF"/>
        <w:spacing w:before="5"/>
        <w:ind w:left="6134"/>
        <w:rPr>
          <w:spacing w:val="-1"/>
        </w:rPr>
      </w:pPr>
      <w:r w:rsidRPr="00795451">
        <w:rPr>
          <w:spacing w:val="-1"/>
        </w:rPr>
        <w:t>(</w:t>
      </w:r>
      <w:r>
        <w:rPr>
          <w:spacing w:val="-1"/>
        </w:rPr>
        <w:t>н</w:t>
      </w:r>
      <w:r w:rsidRPr="00795451">
        <w:rPr>
          <w:spacing w:val="-1"/>
        </w:rPr>
        <w:t>аименование муниципальной программы)</w:t>
      </w:r>
    </w:p>
    <w:p w:rsidR="006C3A51" w:rsidRPr="0052117B" w:rsidRDefault="006C3A51" w:rsidP="001232D2">
      <w:pPr>
        <w:shd w:val="clear" w:color="auto" w:fill="FFFFFF"/>
        <w:spacing w:before="5"/>
        <w:ind w:left="6134"/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13"/>
        <w:gridCol w:w="4849"/>
        <w:gridCol w:w="850"/>
        <w:gridCol w:w="142"/>
        <w:gridCol w:w="1559"/>
        <w:gridCol w:w="1134"/>
        <w:gridCol w:w="1276"/>
        <w:gridCol w:w="1984"/>
        <w:gridCol w:w="2523"/>
      </w:tblGrid>
      <w:tr w:rsidR="00D71A4D" w:rsidRPr="003E05D8" w:rsidTr="00512BF6">
        <w:trPr>
          <w:trHeight w:val="603"/>
        </w:trPr>
        <w:tc>
          <w:tcPr>
            <w:tcW w:w="675" w:type="dxa"/>
            <w:gridSpan w:val="2"/>
            <w:vMerge w:val="restart"/>
          </w:tcPr>
          <w:p w:rsidR="00D71A4D" w:rsidRPr="00D27B6F" w:rsidRDefault="00D71A4D" w:rsidP="00D27B6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849" w:type="dxa"/>
            <w:vMerge w:val="restart"/>
          </w:tcPr>
          <w:p w:rsidR="00D71A4D" w:rsidRPr="00D27B6F" w:rsidRDefault="00D71A4D" w:rsidP="00D27B6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992" w:type="dxa"/>
            <w:gridSpan w:val="2"/>
            <w:vMerge w:val="restart"/>
            <w:textDirection w:val="btLr"/>
          </w:tcPr>
          <w:p w:rsidR="00D71A4D" w:rsidRPr="00D27B6F" w:rsidRDefault="00D71A4D" w:rsidP="00D27B6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953" w:type="dxa"/>
            <w:gridSpan w:val="4"/>
          </w:tcPr>
          <w:p w:rsidR="002A41D6" w:rsidRPr="00D27B6F" w:rsidRDefault="00D71A4D" w:rsidP="0046119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 xml:space="preserve">Значения целевых показателей (индикаторов) </w:t>
            </w:r>
            <w:r w:rsidRPr="00D27B6F">
              <w:rPr>
                <w:rFonts w:ascii="Times New Roman" w:hAnsi="Times New Roman"/>
                <w:sz w:val="24"/>
                <w:szCs w:val="24"/>
              </w:rPr>
              <w:br/>
              <w:t>результативности муниципальной  программы</w:t>
            </w:r>
          </w:p>
        </w:tc>
        <w:tc>
          <w:tcPr>
            <w:tcW w:w="2523" w:type="dxa"/>
            <w:vMerge w:val="restart"/>
          </w:tcPr>
          <w:p w:rsidR="00D71A4D" w:rsidRPr="00D27B6F" w:rsidRDefault="00D71A4D" w:rsidP="00D27B6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 xml:space="preserve">Обоснование отклонений  </w:t>
            </w:r>
            <w:r w:rsidRPr="00D27B6F">
              <w:rPr>
                <w:rFonts w:ascii="Times New Roman" w:hAnsi="Times New Roman"/>
                <w:sz w:val="24"/>
                <w:szCs w:val="24"/>
              </w:rPr>
              <w:br/>
              <w:t xml:space="preserve"> значений показателей</w:t>
            </w:r>
            <w:r w:rsidRPr="00D27B6F">
              <w:rPr>
                <w:rFonts w:ascii="Times New Roman" w:hAnsi="Times New Roman"/>
                <w:sz w:val="24"/>
                <w:szCs w:val="24"/>
              </w:rPr>
              <w:br/>
              <w:t xml:space="preserve"> (индикаторов) на конец </w:t>
            </w:r>
            <w:r w:rsidRPr="00D27B6F">
              <w:rPr>
                <w:rFonts w:ascii="Times New Roman" w:hAnsi="Times New Roman"/>
                <w:sz w:val="24"/>
                <w:szCs w:val="24"/>
              </w:rPr>
              <w:br/>
              <w:t xml:space="preserve"> отчетного года </w:t>
            </w:r>
            <w:r w:rsidRPr="00D27B6F">
              <w:rPr>
                <w:rFonts w:ascii="Times New Roman" w:hAnsi="Times New Roman"/>
                <w:sz w:val="24"/>
                <w:szCs w:val="24"/>
              </w:rPr>
              <w:br/>
              <w:t>(при наличии)</w:t>
            </w:r>
          </w:p>
        </w:tc>
      </w:tr>
      <w:tr w:rsidR="00D71A4D" w:rsidRPr="003E05D8" w:rsidTr="00512BF6">
        <w:trPr>
          <w:trHeight w:val="190"/>
        </w:trPr>
        <w:tc>
          <w:tcPr>
            <w:tcW w:w="675" w:type="dxa"/>
            <w:gridSpan w:val="2"/>
            <w:vMerge/>
          </w:tcPr>
          <w:p w:rsidR="00D71A4D" w:rsidRPr="00D27B6F" w:rsidRDefault="00D71A4D" w:rsidP="00D27B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9" w:type="dxa"/>
            <w:vMerge/>
          </w:tcPr>
          <w:p w:rsidR="00D71A4D" w:rsidRPr="00D27B6F" w:rsidRDefault="00D71A4D" w:rsidP="00D27B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D71A4D" w:rsidRPr="00D27B6F" w:rsidRDefault="00D71A4D" w:rsidP="00D27B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71A4D" w:rsidRPr="00D27B6F" w:rsidRDefault="00963CCE" w:rsidP="00963C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4394" w:type="dxa"/>
            <w:gridSpan w:val="3"/>
          </w:tcPr>
          <w:p w:rsidR="002A41D6" w:rsidRPr="00D27B6F" w:rsidRDefault="00963CCE" w:rsidP="0046119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523" w:type="dxa"/>
            <w:vMerge/>
          </w:tcPr>
          <w:p w:rsidR="00D71A4D" w:rsidRPr="00D27B6F" w:rsidRDefault="00D71A4D" w:rsidP="00D27B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CCE" w:rsidRPr="003E05D8" w:rsidTr="008A46A1">
        <w:trPr>
          <w:trHeight w:val="984"/>
        </w:trPr>
        <w:tc>
          <w:tcPr>
            <w:tcW w:w="675" w:type="dxa"/>
            <w:gridSpan w:val="2"/>
            <w:vMerge/>
          </w:tcPr>
          <w:p w:rsidR="00963CCE" w:rsidRPr="00D27B6F" w:rsidRDefault="00963CCE" w:rsidP="00D27B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9" w:type="dxa"/>
            <w:vMerge/>
          </w:tcPr>
          <w:p w:rsidR="00963CCE" w:rsidRPr="00D27B6F" w:rsidRDefault="00963CCE" w:rsidP="00D27B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963CCE" w:rsidRPr="00D27B6F" w:rsidRDefault="00963CCE" w:rsidP="00D27B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63CCE" w:rsidRPr="00D27B6F" w:rsidRDefault="00963CCE" w:rsidP="00D27B6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3CCE" w:rsidRDefault="00963CCE" w:rsidP="00D27B6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</w:p>
          <w:p w:rsidR="00963CCE" w:rsidRPr="00D27B6F" w:rsidRDefault="00963CCE" w:rsidP="00D71A4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63CCE" w:rsidRPr="00D27B6F" w:rsidRDefault="00963CCE" w:rsidP="00D27B6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984" w:type="dxa"/>
          </w:tcPr>
          <w:p w:rsidR="00963CCE" w:rsidRPr="00D27B6F" w:rsidRDefault="00963CCE" w:rsidP="00A455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оценка достижения показателя</w:t>
            </w:r>
          </w:p>
          <w:p w:rsidR="00963CCE" w:rsidRPr="00D27B6F" w:rsidRDefault="00963CCE" w:rsidP="00A455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(факт/план)</w:t>
            </w:r>
          </w:p>
        </w:tc>
        <w:tc>
          <w:tcPr>
            <w:tcW w:w="2523" w:type="dxa"/>
            <w:vMerge/>
          </w:tcPr>
          <w:p w:rsidR="00963CCE" w:rsidRPr="00D27B6F" w:rsidRDefault="00963CCE" w:rsidP="00D27B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CCE" w:rsidRPr="003E05D8" w:rsidTr="00512BF6">
        <w:trPr>
          <w:trHeight w:val="246"/>
        </w:trPr>
        <w:tc>
          <w:tcPr>
            <w:tcW w:w="675" w:type="dxa"/>
            <w:gridSpan w:val="2"/>
          </w:tcPr>
          <w:p w:rsidR="00963CCE" w:rsidRPr="00D27B6F" w:rsidRDefault="00963CCE" w:rsidP="00963C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:rsidR="00963CCE" w:rsidRPr="00D27B6F" w:rsidRDefault="00963CCE" w:rsidP="00963C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963CCE" w:rsidRPr="00D27B6F" w:rsidRDefault="00963CCE" w:rsidP="00963C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63CCE" w:rsidRPr="00D27B6F" w:rsidRDefault="00963CCE" w:rsidP="00963C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63CCE" w:rsidRDefault="00963CCE" w:rsidP="00963C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63CCE" w:rsidRPr="00D27B6F" w:rsidRDefault="00963CCE" w:rsidP="00963C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963CCE" w:rsidRPr="00D27B6F" w:rsidRDefault="00963CCE" w:rsidP="00963C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23" w:type="dxa"/>
          </w:tcPr>
          <w:p w:rsidR="00963CCE" w:rsidRPr="00D27B6F" w:rsidRDefault="00963CCE" w:rsidP="00963CC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63CCE" w:rsidRPr="003E05D8" w:rsidTr="00512BF6">
        <w:trPr>
          <w:trHeight w:val="246"/>
        </w:trPr>
        <w:tc>
          <w:tcPr>
            <w:tcW w:w="14992" w:type="dxa"/>
            <w:gridSpan w:val="10"/>
          </w:tcPr>
          <w:p w:rsidR="00963CCE" w:rsidRPr="00D27B6F" w:rsidRDefault="00963CCE" w:rsidP="00963CC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</w:tr>
      <w:tr w:rsidR="00F26109" w:rsidRPr="003E05D8" w:rsidTr="00F8507D">
        <w:trPr>
          <w:trHeight w:val="299"/>
        </w:trPr>
        <w:tc>
          <w:tcPr>
            <w:tcW w:w="675" w:type="dxa"/>
            <w:gridSpan w:val="2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49" w:type="dxa"/>
          </w:tcPr>
          <w:p w:rsidR="00F26109" w:rsidRPr="00D27B6F" w:rsidRDefault="00F26109" w:rsidP="00F8507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372AB">
              <w:rPr>
                <w:rFonts w:ascii="Times New Roman" w:hAnsi="Times New Roman"/>
                <w:sz w:val="24"/>
                <w:szCs w:val="24"/>
              </w:rPr>
              <w:t xml:space="preserve">Увеличение числа </w:t>
            </w:r>
            <w:r w:rsidR="00544730">
              <w:rPr>
                <w:rFonts w:ascii="Times New Roman" w:hAnsi="Times New Roman"/>
                <w:sz w:val="24"/>
                <w:szCs w:val="24"/>
              </w:rPr>
              <w:t xml:space="preserve">посещений </w:t>
            </w:r>
            <w:r w:rsidR="00F8507D">
              <w:rPr>
                <w:rFonts w:ascii="Times New Roman" w:hAnsi="Times New Roman"/>
                <w:sz w:val="24"/>
                <w:szCs w:val="24"/>
              </w:rPr>
              <w:t xml:space="preserve">организаций </w:t>
            </w:r>
            <w:r w:rsidR="00544730">
              <w:rPr>
                <w:rFonts w:ascii="Times New Roman" w:hAnsi="Times New Roman"/>
                <w:sz w:val="24"/>
                <w:szCs w:val="24"/>
              </w:rPr>
              <w:t>культуры</w:t>
            </w:r>
            <w:r w:rsidRPr="00F372A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F26109" w:rsidRPr="00D27B6F" w:rsidRDefault="00F15397" w:rsidP="00F153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F26109">
              <w:rPr>
                <w:rFonts w:ascii="Times New Roman" w:hAnsi="Times New Roman"/>
                <w:sz w:val="24"/>
                <w:szCs w:val="24"/>
              </w:rPr>
              <w:t>ыс</w:t>
            </w:r>
            <w:proofErr w:type="spellEnd"/>
            <w:r w:rsidR="00F26109">
              <w:rPr>
                <w:rFonts w:ascii="Times New Roman" w:hAnsi="Times New Roman"/>
                <w:sz w:val="24"/>
                <w:szCs w:val="24"/>
              </w:rPr>
              <w:t xml:space="preserve"> чел</w:t>
            </w:r>
          </w:p>
        </w:tc>
        <w:tc>
          <w:tcPr>
            <w:tcW w:w="1559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</w:t>
            </w:r>
          </w:p>
        </w:tc>
        <w:tc>
          <w:tcPr>
            <w:tcW w:w="1134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276" w:type="dxa"/>
          </w:tcPr>
          <w:p w:rsidR="00F26109" w:rsidRPr="00D27B6F" w:rsidRDefault="00F26109" w:rsidP="00F8507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8507D">
              <w:rPr>
                <w:rFonts w:ascii="Times New Roman" w:hAnsi="Times New Roman"/>
                <w:sz w:val="24"/>
                <w:szCs w:val="24"/>
              </w:rPr>
              <w:t>69,1</w:t>
            </w:r>
          </w:p>
        </w:tc>
        <w:tc>
          <w:tcPr>
            <w:tcW w:w="1984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473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523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109" w:rsidRPr="003E05D8" w:rsidTr="00512BF6">
        <w:trPr>
          <w:trHeight w:val="1190"/>
        </w:trPr>
        <w:tc>
          <w:tcPr>
            <w:tcW w:w="675" w:type="dxa"/>
            <w:gridSpan w:val="2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49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E1A14">
              <w:rPr>
                <w:rFonts w:ascii="Times New Roman" w:hAnsi="Times New Roman"/>
                <w:sz w:val="24"/>
                <w:szCs w:val="24"/>
              </w:rPr>
              <w:t>Доля муниципальных учреждений культуры, здания которых требуют капитального ремонта, в общем количестве муниципальных учреждений культуры</w:t>
            </w:r>
          </w:p>
        </w:tc>
        <w:tc>
          <w:tcPr>
            <w:tcW w:w="992" w:type="dxa"/>
            <w:gridSpan w:val="2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559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35,3</w:t>
            </w:r>
          </w:p>
        </w:tc>
        <w:tc>
          <w:tcPr>
            <w:tcW w:w="1134" w:type="dxa"/>
          </w:tcPr>
          <w:p w:rsidR="00F26109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  <w:tc>
          <w:tcPr>
            <w:tcW w:w="1276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  <w:tc>
          <w:tcPr>
            <w:tcW w:w="1984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473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523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109" w:rsidRPr="003E05D8" w:rsidTr="00512BF6">
        <w:trPr>
          <w:trHeight w:val="1032"/>
        </w:trPr>
        <w:tc>
          <w:tcPr>
            <w:tcW w:w="675" w:type="dxa"/>
            <w:gridSpan w:val="2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49" w:type="dxa"/>
          </w:tcPr>
          <w:p w:rsidR="00F26109" w:rsidRPr="00461194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61194">
              <w:rPr>
                <w:rFonts w:ascii="Times New Roman" w:hAnsi="Times New Roman"/>
                <w:sz w:val="24"/>
                <w:szCs w:val="24"/>
              </w:rPr>
              <w:t xml:space="preserve">Количество благоустроенных, капитально отремонтированных, реконструированных объектов туристской инфраструктуры, </w:t>
            </w:r>
            <w:proofErr w:type="spellStart"/>
            <w:r w:rsidRPr="00461194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992" w:type="dxa"/>
            <w:gridSpan w:val="2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559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26109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473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523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109" w:rsidRPr="003E05D8" w:rsidTr="00512BF6">
        <w:trPr>
          <w:trHeight w:val="113"/>
        </w:trPr>
        <w:tc>
          <w:tcPr>
            <w:tcW w:w="10485" w:type="dxa"/>
            <w:gridSpan w:val="8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Коэффициент достижения показателей цели Программы</w:t>
            </w:r>
          </w:p>
        </w:tc>
        <w:tc>
          <w:tcPr>
            <w:tcW w:w="1984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473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523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109" w:rsidRPr="003E05D8" w:rsidTr="00512BF6">
        <w:trPr>
          <w:trHeight w:val="813"/>
        </w:trPr>
        <w:tc>
          <w:tcPr>
            <w:tcW w:w="14992" w:type="dxa"/>
            <w:gridSpan w:val="10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п</w:t>
            </w:r>
            <w:r w:rsidRPr="008E1A14">
              <w:rPr>
                <w:sz w:val="24"/>
                <w:szCs w:val="24"/>
              </w:rPr>
              <w:t>оказатели задачи 1 Программы «Создание условий для устойчивого развития сферы культуры как основы повышения качества жизни населения и обеспечения равного доступа к культурным услугам»</w:t>
            </w:r>
          </w:p>
        </w:tc>
      </w:tr>
      <w:tr w:rsidR="00F26109" w:rsidRPr="003E05D8" w:rsidTr="00512BF6">
        <w:trPr>
          <w:trHeight w:val="1190"/>
        </w:trPr>
        <w:tc>
          <w:tcPr>
            <w:tcW w:w="675" w:type="dxa"/>
            <w:gridSpan w:val="2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49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372AB">
              <w:rPr>
                <w:rFonts w:ascii="Times New Roman" w:hAnsi="Times New Roman"/>
                <w:sz w:val="24"/>
                <w:szCs w:val="24"/>
              </w:rPr>
              <w:t>Количество посещений культурно-досуговых мероприятий, организованных муниципальными учреждениями культуры, в расчете на 1 жителя</w:t>
            </w:r>
          </w:p>
        </w:tc>
        <w:tc>
          <w:tcPr>
            <w:tcW w:w="992" w:type="dxa"/>
            <w:gridSpan w:val="2"/>
          </w:tcPr>
          <w:p w:rsidR="00F26109" w:rsidRPr="00D27B6F" w:rsidRDefault="00F15397" w:rsidP="00F153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F26109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1559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26109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276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  <w:r w:rsidR="007945F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945F7">
              <w:rPr>
                <w:rFonts w:ascii="Times New Roman" w:hAnsi="Times New Roman"/>
                <w:sz w:val="24"/>
                <w:szCs w:val="24"/>
              </w:rPr>
              <w:t>,01</w:t>
            </w:r>
          </w:p>
        </w:tc>
        <w:tc>
          <w:tcPr>
            <w:tcW w:w="2523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109" w:rsidRPr="003E05D8" w:rsidTr="00512BF6">
        <w:trPr>
          <w:trHeight w:val="274"/>
        </w:trPr>
        <w:tc>
          <w:tcPr>
            <w:tcW w:w="675" w:type="dxa"/>
            <w:gridSpan w:val="2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49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26109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23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26109" w:rsidRPr="003E05D8" w:rsidTr="00512BF6">
        <w:trPr>
          <w:trHeight w:val="1190"/>
        </w:trPr>
        <w:tc>
          <w:tcPr>
            <w:tcW w:w="675" w:type="dxa"/>
            <w:gridSpan w:val="2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49" w:type="dxa"/>
          </w:tcPr>
          <w:p w:rsidR="00F26109" w:rsidRPr="00D27B6F" w:rsidRDefault="00F26109" w:rsidP="00544730">
            <w:pPr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F372AB">
              <w:rPr>
                <w:rFonts w:ascii="Times New Roman" w:hAnsi="Times New Roman"/>
                <w:sz w:val="24"/>
                <w:szCs w:val="24"/>
              </w:rPr>
              <w:t>Доля детей в возрасте 5-18 лет, получающих услуги по дополнительному образованию в учреждениях дополнительного образования, в общей численности детей этой возрастной группы</w:t>
            </w:r>
          </w:p>
        </w:tc>
        <w:tc>
          <w:tcPr>
            <w:tcW w:w="992" w:type="dxa"/>
            <w:gridSpan w:val="2"/>
          </w:tcPr>
          <w:p w:rsidR="00F26109" w:rsidRPr="00D27B6F" w:rsidRDefault="00F26109" w:rsidP="00F153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559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134" w:type="dxa"/>
          </w:tcPr>
          <w:p w:rsidR="00F26109" w:rsidRPr="00544730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73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F26109" w:rsidRPr="00544730" w:rsidRDefault="00544730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F26109" w:rsidRPr="00544730" w:rsidRDefault="00F26109" w:rsidP="005447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730">
              <w:rPr>
                <w:rFonts w:ascii="Times New Roman" w:hAnsi="Times New Roman"/>
                <w:sz w:val="24"/>
                <w:szCs w:val="24"/>
              </w:rPr>
              <w:t>1</w:t>
            </w:r>
            <w:r w:rsidR="00BF6A12" w:rsidRPr="00544730">
              <w:rPr>
                <w:rFonts w:ascii="Times New Roman" w:hAnsi="Times New Roman"/>
                <w:sz w:val="24"/>
                <w:szCs w:val="24"/>
              </w:rPr>
              <w:t>,0</w:t>
            </w:r>
            <w:r w:rsidR="0054473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23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109" w:rsidRPr="003E05D8" w:rsidTr="00512BF6">
        <w:trPr>
          <w:trHeight w:val="567"/>
        </w:trPr>
        <w:tc>
          <w:tcPr>
            <w:tcW w:w="675" w:type="dxa"/>
            <w:gridSpan w:val="2"/>
          </w:tcPr>
          <w:p w:rsidR="00F26109" w:rsidRPr="00843FF6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49" w:type="dxa"/>
          </w:tcPr>
          <w:p w:rsidR="00F26109" w:rsidRPr="00843FF6" w:rsidRDefault="00F26109" w:rsidP="00F26109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843FF6">
              <w:rPr>
                <w:rFonts w:ascii="Times New Roman" w:hAnsi="Times New Roman"/>
                <w:sz w:val="24"/>
                <w:szCs w:val="24"/>
              </w:rPr>
              <w:t xml:space="preserve">Уровень фактической обеспеченности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43FF6">
              <w:rPr>
                <w:rFonts w:ascii="Times New Roman" w:hAnsi="Times New Roman"/>
                <w:sz w:val="24"/>
                <w:szCs w:val="24"/>
              </w:rPr>
              <w:t>лубами и учреждениями клубного типа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норматив</w:t>
            </w:r>
            <w:r w:rsidRPr="00843FF6">
              <w:rPr>
                <w:rFonts w:ascii="Times New Roman" w:hAnsi="Times New Roman"/>
                <w:sz w:val="24"/>
                <w:szCs w:val="24"/>
              </w:rPr>
              <w:t>ной потребности</w:t>
            </w:r>
          </w:p>
        </w:tc>
        <w:tc>
          <w:tcPr>
            <w:tcW w:w="992" w:type="dxa"/>
            <w:gridSpan w:val="2"/>
          </w:tcPr>
          <w:p w:rsidR="00F26109" w:rsidRPr="00D27B6F" w:rsidRDefault="00F26109" w:rsidP="00F153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559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26109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F26109" w:rsidRPr="00F372AB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26109" w:rsidRPr="00F372AB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109" w:rsidRPr="003E05D8" w:rsidTr="00512BF6">
        <w:trPr>
          <w:trHeight w:val="567"/>
        </w:trPr>
        <w:tc>
          <w:tcPr>
            <w:tcW w:w="675" w:type="dxa"/>
            <w:gridSpan w:val="2"/>
          </w:tcPr>
          <w:p w:rsidR="00F26109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49" w:type="dxa"/>
          </w:tcPr>
          <w:p w:rsidR="00F26109" w:rsidRPr="00843FF6" w:rsidRDefault="00F26109" w:rsidP="00F26109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843FF6">
              <w:rPr>
                <w:rFonts w:ascii="Times New Roman" w:hAnsi="Times New Roman"/>
                <w:sz w:val="24"/>
                <w:szCs w:val="24"/>
              </w:rPr>
              <w:t xml:space="preserve">Уровень фактической обеспеченности </w:t>
            </w:r>
            <w:r>
              <w:rPr>
                <w:rFonts w:ascii="Times New Roman" w:hAnsi="Times New Roman"/>
                <w:sz w:val="24"/>
                <w:szCs w:val="24"/>
              </w:rPr>
              <w:t>библиотеками от норматив</w:t>
            </w:r>
            <w:r w:rsidRPr="00843FF6">
              <w:rPr>
                <w:rFonts w:ascii="Times New Roman" w:hAnsi="Times New Roman"/>
                <w:sz w:val="24"/>
                <w:szCs w:val="24"/>
              </w:rPr>
              <w:t>ной потребности</w:t>
            </w:r>
          </w:p>
        </w:tc>
        <w:tc>
          <w:tcPr>
            <w:tcW w:w="992" w:type="dxa"/>
            <w:gridSpan w:val="2"/>
          </w:tcPr>
          <w:p w:rsidR="00F26109" w:rsidRDefault="00F26109" w:rsidP="00F153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559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1134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1276" w:type="dxa"/>
          </w:tcPr>
          <w:p w:rsidR="00F26109" w:rsidRPr="00F372AB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1984" w:type="dxa"/>
          </w:tcPr>
          <w:p w:rsidR="00F26109" w:rsidRPr="00F372AB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109" w:rsidRPr="003E05D8" w:rsidTr="00512BF6">
        <w:trPr>
          <w:trHeight w:val="344"/>
        </w:trPr>
        <w:tc>
          <w:tcPr>
            <w:tcW w:w="675" w:type="dxa"/>
            <w:gridSpan w:val="2"/>
          </w:tcPr>
          <w:p w:rsidR="00F26109" w:rsidRPr="00843FF6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849" w:type="dxa"/>
          </w:tcPr>
          <w:p w:rsidR="00F26109" w:rsidRPr="00843FF6" w:rsidRDefault="00F26109" w:rsidP="00F2610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3FF6">
              <w:rPr>
                <w:rFonts w:ascii="Times New Roman" w:hAnsi="Times New Roman"/>
                <w:sz w:val="24"/>
                <w:szCs w:val="24"/>
              </w:rPr>
              <w:t>Уровень фактической обеспеченности парками культуры и отдыха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норматив</w:t>
            </w:r>
            <w:r w:rsidRPr="00843FF6">
              <w:rPr>
                <w:rFonts w:ascii="Times New Roman" w:hAnsi="Times New Roman"/>
                <w:sz w:val="24"/>
                <w:szCs w:val="24"/>
              </w:rPr>
              <w:t>ной потребности</w:t>
            </w:r>
          </w:p>
        </w:tc>
        <w:tc>
          <w:tcPr>
            <w:tcW w:w="992" w:type="dxa"/>
            <w:gridSpan w:val="2"/>
          </w:tcPr>
          <w:p w:rsidR="00F26109" w:rsidRPr="00D27B6F" w:rsidRDefault="00F26109" w:rsidP="00F1539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559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F26109" w:rsidRPr="00F372AB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2A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</w:tcPr>
          <w:p w:rsidR="00F26109" w:rsidRPr="00F372AB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109" w:rsidRPr="003E05D8" w:rsidTr="00512BF6">
        <w:trPr>
          <w:trHeight w:val="344"/>
        </w:trPr>
        <w:tc>
          <w:tcPr>
            <w:tcW w:w="10485" w:type="dxa"/>
            <w:gridSpan w:val="8"/>
          </w:tcPr>
          <w:p w:rsidR="00F26109" w:rsidRPr="00F372AB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значений оценки достижения целевых показателей задачи 1 Программы</w:t>
            </w:r>
          </w:p>
        </w:tc>
        <w:tc>
          <w:tcPr>
            <w:tcW w:w="1984" w:type="dxa"/>
          </w:tcPr>
          <w:p w:rsidR="00F26109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F6A12">
              <w:rPr>
                <w:rFonts w:ascii="Times New Roman" w:hAnsi="Times New Roman"/>
                <w:sz w:val="24"/>
                <w:szCs w:val="24"/>
              </w:rPr>
              <w:t>,0</w:t>
            </w:r>
            <w:r w:rsidR="0054473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23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109" w:rsidRPr="003E05D8" w:rsidTr="00512BF6">
        <w:trPr>
          <w:trHeight w:val="567"/>
        </w:trPr>
        <w:tc>
          <w:tcPr>
            <w:tcW w:w="14992" w:type="dxa"/>
            <w:gridSpan w:val="10"/>
          </w:tcPr>
          <w:p w:rsidR="00F26109" w:rsidRPr="00C4572B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4572B">
              <w:rPr>
                <w:sz w:val="24"/>
                <w:szCs w:val="24"/>
              </w:rPr>
              <w:t>Целевые показатели задачи 2 «Повышение конкурентоспособности сферы туризма, удовлетворяющей потребности граждан в качественных туристских услугах»</w:t>
            </w:r>
          </w:p>
        </w:tc>
      </w:tr>
      <w:tr w:rsidR="00F26109" w:rsidRPr="003E05D8" w:rsidTr="00512BF6">
        <w:trPr>
          <w:trHeight w:val="567"/>
        </w:trPr>
        <w:tc>
          <w:tcPr>
            <w:tcW w:w="562" w:type="dxa"/>
          </w:tcPr>
          <w:p w:rsidR="00F26109" w:rsidRPr="00C4572B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962" w:type="dxa"/>
            <w:gridSpan w:val="2"/>
          </w:tcPr>
          <w:p w:rsidR="00F26109" w:rsidRPr="00C4572B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Число </w:t>
            </w:r>
            <w:r w:rsidRPr="00B647F2">
              <w:rPr>
                <w:rFonts w:ascii="Times New Roman" w:hAnsi="Times New Roman"/>
                <w:sz w:val="24"/>
                <w:szCs w:val="24"/>
              </w:rPr>
              <w:t>иногородних туристов, посетивших туристские объекты ЗАТО Северск</w:t>
            </w:r>
          </w:p>
        </w:tc>
        <w:tc>
          <w:tcPr>
            <w:tcW w:w="850" w:type="dxa"/>
          </w:tcPr>
          <w:p w:rsidR="00F26109" w:rsidRPr="00C4572B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чел.</w:t>
            </w:r>
          </w:p>
        </w:tc>
        <w:tc>
          <w:tcPr>
            <w:tcW w:w="1701" w:type="dxa"/>
            <w:gridSpan w:val="2"/>
          </w:tcPr>
          <w:p w:rsidR="00F26109" w:rsidRPr="00C4572B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134" w:type="dxa"/>
          </w:tcPr>
          <w:p w:rsidR="00F26109" w:rsidRPr="00C4572B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</w:tcPr>
          <w:p w:rsidR="00F26109" w:rsidRPr="00C4572B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BF6A12">
              <w:rPr>
                <w:sz w:val="24"/>
                <w:szCs w:val="24"/>
              </w:rPr>
              <w:t>68</w:t>
            </w:r>
          </w:p>
        </w:tc>
        <w:tc>
          <w:tcPr>
            <w:tcW w:w="1984" w:type="dxa"/>
          </w:tcPr>
          <w:p w:rsidR="00F26109" w:rsidRPr="00C4572B" w:rsidRDefault="00BF6A12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</w:t>
            </w:r>
          </w:p>
        </w:tc>
        <w:tc>
          <w:tcPr>
            <w:tcW w:w="2523" w:type="dxa"/>
          </w:tcPr>
          <w:p w:rsidR="00F26109" w:rsidRPr="00C4572B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26109" w:rsidRPr="003E05D8" w:rsidTr="00471FC2">
        <w:trPr>
          <w:trHeight w:val="288"/>
        </w:trPr>
        <w:tc>
          <w:tcPr>
            <w:tcW w:w="10485" w:type="dxa"/>
            <w:gridSpan w:val="8"/>
          </w:tcPr>
          <w:p w:rsidR="00F26109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значений оценки достижения целевых показателей задачи 2 Программы</w:t>
            </w:r>
          </w:p>
        </w:tc>
        <w:tc>
          <w:tcPr>
            <w:tcW w:w="1984" w:type="dxa"/>
          </w:tcPr>
          <w:p w:rsidR="00F26109" w:rsidRDefault="00BF6A12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0,97</w:t>
            </w:r>
          </w:p>
        </w:tc>
        <w:tc>
          <w:tcPr>
            <w:tcW w:w="2523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109" w:rsidRPr="003E05D8" w:rsidTr="00471FC2">
        <w:trPr>
          <w:trHeight w:val="288"/>
        </w:trPr>
        <w:tc>
          <w:tcPr>
            <w:tcW w:w="10485" w:type="dxa"/>
            <w:gridSpan w:val="8"/>
          </w:tcPr>
          <w:p w:rsidR="00F26109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Коэффициент достижения показателей решения задач Программы</w:t>
            </w:r>
          </w:p>
        </w:tc>
        <w:tc>
          <w:tcPr>
            <w:tcW w:w="1984" w:type="dxa"/>
          </w:tcPr>
          <w:p w:rsidR="00F26109" w:rsidRDefault="008A46A1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523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109" w:rsidRPr="003E05D8" w:rsidTr="00471FC2">
        <w:trPr>
          <w:trHeight w:val="288"/>
        </w:trPr>
        <w:tc>
          <w:tcPr>
            <w:tcW w:w="10485" w:type="dxa"/>
            <w:gridSpan w:val="8"/>
          </w:tcPr>
          <w:p w:rsidR="00F26109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достижения показателей цели и решения задач Программы</w:t>
            </w:r>
          </w:p>
        </w:tc>
        <w:tc>
          <w:tcPr>
            <w:tcW w:w="1984" w:type="dxa"/>
          </w:tcPr>
          <w:p w:rsidR="00F26109" w:rsidRDefault="008A46A1" w:rsidP="008A46A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523" w:type="dxa"/>
          </w:tcPr>
          <w:p w:rsidR="00F26109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2BF6" w:rsidRDefault="00512BF6" w:rsidP="00EA7FF5">
      <w:pPr>
        <w:pStyle w:val="3"/>
        <w:tabs>
          <w:tab w:val="left" w:pos="7531"/>
        </w:tabs>
        <w:spacing w:before="240" w:beforeAutospacing="0" w:after="0" w:afterAutospacing="0"/>
        <w:jc w:val="center"/>
        <w:rPr>
          <w:b w:val="0"/>
          <w:sz w:val="24"/>
          <w:szCs w:val="24"/>
          <w:lang w:val="ru-RU"/>
        </w:rPr>
      </w:pPr>
    </w:p>
    <w:p w:rsidR="00512BF6" w:rsidRDefault="00512BF6" w:rsidP="00EA7FF5">
      <w:pPr>
        <w:pStyle w:val="3"/>
        <w:tabs>
          <w:tab w:val="left" w:pos="7531"/>
        </w:tabs>
        <w:spacing w:before="240" w:beforeAutospacing="0" w:after="0" w:afterAutospacing="0"/>
        <w:jc w:val="center"/>
        <w:rPr>
          <w:b w:val="0"/>
          <w:sz w:val="24"/>
          <w:szCs w:val="24"/>
        </w:rPr>
      </w:pPr>
    </w:p>
    <w:p w:rsidR="00512BF6" w:rsidRDefault="00512BF6" w:rsidP="00EA7FF5">
      <w:pPr>
        <w:pStyle w:val="3"/>
        <w:tabs>
          <w:tab w:val="left" w:pos="7531"/>
        </w:tabs>
        <w:spacing w:before="240" w:beforeAutospacing="0" w:after="0" w:afterAutospacing="0"/>
        <w:jc w:val="center"/>
        <w:rPr>
          <w:b w:val="0"/>
          <w:sz w:val="24"/>
          <w:szCs w:val="24"/>
        </w:rPr>
      </w:pPr>
    </w:p>
    <w:p w:rsidR="00512BF6" w:rsidRDefault="00512BF6" w:rsidP="00EA7FF5">
      <w:pPr>
        <w:pStyle w:val="3"/>
        <w:tabs>
          <w:tab w:val="left" w:pos="7531"/>
        </w:tabs>
        <w:spacing w:before="240" w:beforeAutospacing="0" w:after="0" w:afterAutospacing="0"/>
        <w:jc w:val="center"/>
        <w:rPr>
          <w:b w:val="0"/>
          <w:sz w:val="24"/>
          <w:szCs w:val="24"/>
        </w:rPr>
      </w:pPr>
    </w:p>
    <w:p w:rsidR="00544730" w:rsidRDefault="00544730" w:rsidP="00EA7FF5">
      <w:pPr>
        <w:pStyle w:val="3"/>
        <w:tabs>
          <w:tab w:val="left" w:pos="7531"/>
        </w:tabs>
        <w:spacing w:before="240" w:beforeAutospacing="0" w:after="0" w:afterAutospacing="0"/>
        <w:jc w:val="center"/>
        <w:rPr>
          <w:b w:val="0"/>
          <w:sz w:val="24"/>
          <w:szCs w:val="24"/>
        </w:rPr>
      </w:pPr>
    </w:p>
    <w:p w:rsidR="00512BF6" w:rsidRDefault="00512BF6" w:rsidP="00EA7FF5">
      <w:pPr>
        <w:pStyle w:val="3"/>
        <w:tabs>
          <w:tab w:val="left" w:pos="7531"/>
        </w:tabs>
        <w:spacing w:before="240" w:beforeAutospacing="0" w:after="0" w:afterAutospacing="0"/>
        <w:jc w:val="center"/>
        <w:rPr>
          <w:b w:val="0"/>
          <w:sz w:val="24"/>
          <w:szCs w:val="24"/>
        </w:rPr>
      </w:pPr>
    </w:p>
    <w:p w:rsidR="00512BF6" w:rsidRDefault="00512BF6" w:rsidP="00EA7FF5">
      <w:pPr>
        <w:pStyle w:val="3"/>
        <w:tabs>
          <w:tab w:val="left" w:pos="7531"/>
        </w:tabs>
        <w:spacing w:before="240" w:beforeAutospacing="0" w:after="0" w:afterAutospacing="0"/>
        <w:jc w:val="center"/>
        <w:rPr>
          <w:b w:val="0"/>
          <w:sz w:val="24"/>
          <w:szCs w:val="24"/>
        </w:rPr>
      </w:pPr>
    </w:p>
    <w:p w:rsidR="00F076CD" w:rsidRPr="00EA7FF5" w:rsidRDefault="00F076CD" w:rsidP="00EA7FF5">
      <w:pPr>
        <w:pStyle w:val="3"/>
        <w:tabs>
          <w:tab w:val="left" w:pos="7531"/>
        </w:tabs>
        <w:spacing w:before="240" w:beforeAutospacing="0" w:after="0" w:afterAutospacing="0"/>
        <w:jc w:val="center"/>
        <w:rPr>
          <w:b w:val="0"/>
          <w:sz w:val="24"/>
          <w:szCs w:val="24"/>
        </w:rPr>
      </w:pPr>
      <w:r w:rsidRPr="00EA7FF5">
        <w:rPr>
          <w:b w:val="0"/>
          <w:sz w:val="24"/>
          <w:szCs w:val="24"/>
        </w:rPr>
        <w:lastRenderedPageBreak/>
        <w:t>СВЕДЕНИЯ</w:t>
      </w:r>
    </w:p>
    <w:p w:rsidR="00F076CD" w:rsidRPr="007A6508" w:rsidRDefault="00F076CD" w:rsidP="007B3385">
      <w:pPr>
        <w:pStyle w:val="3"/>
        <w:tabs>
          <w:tab w:val="left" w:pos="7531"/>
        </w:tabs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795451">
        <w:rPr>
          <w:b w:val="0"/>
          <w:sz w:val="24"/>
          <w:szCs w:val="24"/>
        </w:rPr>
        <w:t xml:space="preserve">о </w:t>
      </w:r>
      <w:r>
        <w:rPr>
          <w:b w:val="0"/>
          <w:sz w:val="24"/>
          <w:szCs w:val="24"/>
        </w:rPr>
        <w:t>достижении</w:t>
      </w:r>
      <w:r w:rsidRPr="00795451">
        <w:rPr>
          <w:b w:val="0"/>
          <w:sz w:val="24"/>
          <w:szCs w:val="24"/>
        </w:rPr>
        <w:t xml:space="preserve"> значени</w:t>
      </w:r>
      <w:r>
        <w:rPr>
          <w:b w:val="0"/>
          <w:sz w:val="24"/>
          <w:szCs w:val="24"/>
        </w:rPr>
        <w:t>й</w:t>
      </w:r>
      <w:r w:rsidRPr="00795451">
        <w:rPr>
          <w:b w:val="0"/>
          <w:sz w:val="24"/>
          <w:szCs w:val="24"/>
        </w:rPr>
        <w:t xml:space="preserve"> целевых показателей (индикаторов) результативности подпрограммы </w:t>
      </w:r>
      <w:r>
        <w:rPr>
          <w:b w:val="0"/>
          <w:sz w:val="24"/>
          <w:szCs w:val="24"/>
        </w:rPr>
        <w:t>муниципальной программы</w:t>
      </w:r>
    </w:p>
    <w:p w:rsidR="005968F5" w:rsidRDefault="00C223CF" w:rsidP="007B3385">
      <w:pPr>
        <w:shd w:val="clear" w:color="auto" w:fill="FFFFFF"/>
        <w:tabs>
          <w:tab w:val="left" w:leader="underscore" w:pos="11222"/>
        </w:tabs>
        <w:jc w:val="center"/>
        <w:rPr>
          <w:bCs/>
          <w:sz w:val="24"/>
          <w:szCs w:val="24"/>
          <w:u w:val="single"/>
        </w:rPr>
      </w:pPr>
      <w:r w:rsidRPr="00C223CF">
        <w:rPr>
          <w:bCs/>
          <w:sz w:val="24"/>
          <w:szCs w:val="24"/>
          <w:u w:val="single"/>
        </w:rPr>
        <w:t xml:space="preserve">«Развитие культуры </w:t>
      </w:r>
      <w:proofErr w:type="gramStart"/>
      <w:r w:rsidRPr="00C223CF">
        <w:rPr>
          <w:bCs/>
          <w:sz w:val="24"/>
          <w:szCs w:val="24"/>
          <w:u w:val="single"/>
        </w:rPr>
        <w:t>в</w:t>
      </w:r>
      <w:proofErr w:type="gramEnd"/>
      <w:r w:rsidRPr="00C223CF">
        <w:rPr>
          <w:bCs/>
          <w:sz w:val="24"/>
          <w:szCs w:val="24"/>
          <w:u w:val="single"/>
        </w:rPr>
        <w:t xml:space="preserve"> ЗАТО Северск»</w:t>
      </w:r>
      <w:r w:rsidR="00873152">
        <w:rPr>
          <w:bCs/>
          <w:sz w:val="24"/>
          <w:szCs w:val="24"/>
          <w:u w:val="single"/>
        </w:rPr>
        <w:t xml:space="preserve"> в</w:t>
      </w:r>
      <w:r w:rsidRPr="00C223CF">
        <w:rPr>
          <w:bCs/>
          <w:sz w:val="24"/>
          <w:szCs w:val="24"/>
          <w:u w:val="single"/>
        </w:rPr>
        <w:t xml:space="preserve"> 20</w:t>
      </w:r>
      <w:r w:rsidR="00532C0C">
        <w:rPr>
          <w:bCs/>
          <w:sz w:val="24"/>
          <w:szCs w:val="24"/>
          <w:u w:val="single"/>
        </w:rPr>
        <w:t>2</w:t>
      </w:r>
      <w:r w:rsidR="006C0E23">
        <w:rPr>
          <w:bCs/>
          <w:sz w:val="24"/>
          <w:szCs w:val="24"/>
          <w:u w:val="single"/>
        </w:rPr>
        <w:t>2</w:t>
      </w:r>
      <w:r w:rsidRPr="00C223CF">
        <w:rPr>
          <w:bCs/>
          <w:sz w:val="24"/>
          <w:szCs w:val="24"/>
          <w:u w:val="single"/>
        </w:rPr>
        <w:t xml:space="preserve"> году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715"/>
        <w:gridCol w:w="850"/>
        <w:gridCol w:w="2268"/>
        <w:gridCol w:w="2126"/>
        <w:gridCol w:w="1560"/>
        <w:gridCol w:w="1672"/>
        <w:gridCol w:w="2126"/>
      </w:tblGrid>
      <w:tr w:rsidR="005968F5" w:rsidRPr="00D27B6F" w:rsidTr="00C6530A">
        <w:trPr>
          <w:trHeight w:val="444"/>
        </w:trPr>
        <w:tc>
          <w:tcPr>
            <w:tcW w:w="675" w:type="dxa"/>
            <w:vMerge w:val="restart"/>
          </w:tcPr>
          <w:p w:rsidR="005968F5" w:rsidRPr="00D27B6F" w:rsidRDefault="005968F5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715" w:type="dxa"/>
            <w:vMerge w:val="restart"/>
          </w:tcPr>
          <w:p w:rsidR="005968F5" w:rsidRPr="00D27B6F" w:rsidRDefault="005968F5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850" w:type="dxa"/>
            <w:vMerge w:val="restart"/>
            <w:textDirection w:val="btLr"/>
          </w:tcPr>
          <w:p w:rsidR="005968F5" w:rsidRPr="00D27B6F" w:rsidRDefault="005968F5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626" w:type="dxa"/>
            <w:gridSpan w:val="4"/>
          </w:tcPr>
          <w:p w:rsidR="005968F5" w:rsidRPr="00D27B6F" w:rsidRDefault="005968F5" w:rsidP="005968F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 xml:space="preserve">Значения целевых показателей (индикаторов) </w:t>
            </w:r>
            <w:r w:rsidRPr="00D27B6F">
              <w:rPr>
                <w:rFonts w:ascii="Times New Roman" w:hAnsi="Times New Roman"/>
                <w:sz w:val="24"/>
                <w:szCs w:val="24"/>
              </w:rPr>
              <w:br/>
              <w:t xml:space="preserve">результативности муниципальной  </w:t>
            </w:r>
            <w:r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D27B6F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126" w:type="dxa"/>
            <w:vMerge w:val="restart"/>
          </w:tcPr>
          <w:p w:rsidR="005968F5" w:rsidRPr="00D27B6F" w:rsidRDefault="005968F5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 xml:space="preserve">Обоснование отклонений  </w:t>
            </w:r>
            <w:r w:rsidRPr="00D27B6F">
              <w:rPr>
                <w:rFonts w:ascii="Times New Roman" w:hAnsi="Times New Roman"/>
                <w:sz w:val="24"/>
                <w:szCs w:val="24"/>
              </w:rPr>
              <w:br/>
              <w:t xml:space="preserve"> значений показателей</w:t>
            </w:r>
            <w:r w:rsidRPr="00D27B6F">
              <w:rPr>
                <w:rFonts w:ascii="Times New Roman" w:hAnsi="Times New Roman"/>
                <w:sz w:val="24"/>
                <w:szCs w:val="24"/>
              </w:rPr>
              <w:br/>
              <w:t xml:space="preserve"> (индикаторов) на конец </w:t>
            </w:r>
            <w:r w:rsidRPr="00D27B6F">
              <w:rPr>
                <w:rFonts w:ascii="Times New Roman" w:hAnsi="Times New Roman"/>
                <w:sz w:val="24"/>
                <w:szCs w:val="24"/>
              </w:rPr>
              <w:br/>
              <w:t xml:space="preserve"> отчетного года </w:t>
            </w:r>
            <w:r w:rsidRPr="00D27B6F">
              <w:rPr>
                <w:rFonts w:ascii="Times New Roman" w:hAnsi="Times New Roman"/>
                <w:sz w:val="24"/>
                <w:szCs w:val="24"/>
              </w:rPr>
              <w:br/>
              <w:t>(при наличии)</w:t>
            </w:r>
          </w:p>
        </w:tc>
      </w:tr>
      <w:tr w:rsidR="005968F5" w:rsidRPr="00D27B6F" w:rsidTr="00C6530A">
        <w:trPr>
          <w:trHeight w:val="70"/>
        </w:trPr>
        <w:tc>
          <w:tcPr>
            <w:tcW w:w="675" w:type="dxa"/>
            <w:vMerge/>
          </w:tcPr>
          <w:p w:rsidR="005968F5" w:rsidRPr="00D27B6F" w:rsidRDefault="005968F5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vMerge/>
          </w:tcPr>
          <w:p w:rsidR="005968F5" w:rsidRPr="00D27B6F" w:rsidRDefault="005968F5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968F5" w:rsidRPr="00D27B6F" w:rsidRDefault="005968F5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968F5" w:rsidRDefault="006C0E23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</w:t>
            </w:r>
            <w:r w:rsidR="005968F5" w:rsidRPr="00D27B6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968F5" w:rsidRPr="00D27B6F" w:rsidRDefault="005968F5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8" w:type="dxa"/>
            <w:gridSpan w:val="3"/>
          </w:tcPr>
          <w:p w:rsidR="005968F5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="005968F5" w:rsidRPr="00D27B6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vMerge/>
          </w:tcPr>
          <w:p w:rsidR="005968F5" w:rsidRPr="00D27B6F" w:rsidRDefault="005968F5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E23" w:rsidRPr="00D27B6F" w:rsidTr="00C6530A">
        <w:trPr>
          <w:trHeight w:val="1126"/>
        </w:trPr>
        <w:tc>
          <w:tcPr>
            <w:tcW w:w="675" w:type="dxa"/>
            <w:vMerge/>
          </w:tcPr>
          <w:p w:rsidR="006C0E23" w:rsidRPr="00D27B6F" w:rsidRDefault="006C0E23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vMerge/>
          </w:tcPr>
          <w:p w:rsidR="006C0E23" w:rsidRPr="00D27B6F" w:rsidRDefault="006C0E23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C0E23" w:rsidRPr="00D27B6F" w:rsidRDefault="006C0E23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C0E23" w:rsidRPr="00D27B6F" w:rsidRDefault="006C0E23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0E23" w:rsidRDefault="006C0E23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</w:p>
          <w:p w:rsidR="006C0E23" w:rsidRPr="00D27B6F" w:rsidRDefault="006C0E23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C0E23" w:rsidRPr="00D27B6F" w:rsidRDefault="006C0E23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672" w:type="dxa"/>
          </w:tcPr>
          <w:p w:rsidR="006C0E23" w:rsidRPr="00D27B6F" w:rsidRDefault="006C0E23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оценка достижения показателя</w:t>
            </w:r>
          </w:p>
          <w:p w:rsidR="006C0E23" w:rsidRPr="00D27B6F" w:rsidRDefault="006C0E23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(факт/план)</w:t>
            </w:r>
          </w:p>
        </w:tc>
        <w:tc>
          <w:tcPr>
            <w:tcW w:w="2126" w:type="dxa"/>
            <w:vMerge/>
          </w:tcPr>
          <w:p w:rsidR="006C0E23" w:rsidRPr="00D27B6F" w:rsidRDefault="006C0E23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E23" w:rsidRPr="00D27B6F" w:rsidTr="00C6530A">
        <w:trPr>
          <w:trHeight w:val="255"/>
        </w:trPr>
        <w:tc>
          <w:tcPr>
            <w:tcW w:w="675" w:type="dxa"/>
          </w:tcPr>
          <w:p w:rsidR="006C0E23" w:rsidRPr="00D27B6F" w:rsidRDefault="006C0E23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5" w:type="dxa"/>
          </w:tcPr>
          <w:p w:rsidR="006C0E23" w:rsidRPr="00D27B6F" w:rsidRDefault="006C0E23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C0E23" w:rsidRPr="00D27B6F" w:rsidRDefault="006C0E23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C0E23" w:rsidRPr="00D27B6F" w:rsidRDefault="006C0E23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6C0E23" w:rsidRPr="00D27B6F" w:rsidRDefault="006C0E23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6C0E23" w:rsidRPr="00D27B6F" w:rsidRDefault="006C0E23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2" w:type="dxa"/>
          </w:tcPr>
          <w:p w:rsidR="006C0E23" w:rsidRPr="00D27B6F" w:rsidRDefault="006C0E23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6C0E23" w:rsidRPr="00D27B6F" w:rsidRDefault="006C0E23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C0E23" w:rsidRPr="00D27B6F" w:rsidTr="00C6530A">
        <w:trPr>
          <w:trHeight w:val="255"/>
        </w:trPr>
        <w:tc>
          <w:tcPr>
            <w:tcW w:w="14992" w:type="dxa"/>
            <w:gridSpan w:val="8"/>
          </w:tcPr>
          <w:p w:rsidR="006C0E23" w:rsidRPr="00D27B6F" w:rsidRDefault="005C06F3" w:rsidP="005C06F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показатели подпрограммы 1 муниципальной программы</w:t>
            </w:r>
          </w:p>
        </w:tc>
      </w:tr>
      <w:tr w:rsidR="006C0E23" w:rsidRPr="00D27B6F" w:rsidTr="00C6530A">
        <w:trPr>
          <w:trHeight w:val="255"/>
        </w:trPr>
        <w:tc>
          <w:tcPr>
            <w:tcW w:w="675" w:type="dxa"/>
          </w:tcPr>
          <w:p w:rsidR="006C0E23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715" w:type="dxa"/>
          </w:tcPr>
          <w:p w:rsidR="006C0E23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372AB">
              <w:rPr>
                <w:rFonts w:ascii="Times New Roman" w:hAnsi="Times New Roman"/>
                <w:sz w:val="24"/>
                <w:szCs w:val="24"/>
              </w:rPr>
              <w:t>Количество посещений культурно-досуговых мероприятий, организованных муниципальными учреждениями культуры, в расчете на 1 жителя</w:t>
            </w:r>
          </w:p>
        </w:tc>
        <w:tc>
          <w:tcPr>
            <w:tcW w:w="850" w:type="dxa"/>
          </w:tcPr>
          <w:p w:rsidR="006C0E23" w:rsidRPr="00D27B6F" w:rsidRDefault="006C0E23" w:rsidP="005C06F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268" w:type="dxa"/>
          </w:tcPr>
          <w:p w:rsidR="006C0E23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6C0E23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560" w:type="dxa"/>
          </w:tcPr>
          <w:p w:rsidR="006C0E23" w:rsidRPr="00D27B6F" w:rsidRDefault="00F26109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  <w:r w:rsidR="005C0E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2" w:type="dxa"/>
          </w:tcPr>
          <w:p w:rsidR="006C0E23" w:rsidRPr="00D27B6F" w:rsidRDefault="001F375E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C0E6A">
              <w:rPr>
                <w:rFonts w:ascii="Times New Roman" w:hAnsi="Times New Roman"/>
                <w:sz w:val="24"/>
                <w:szCs w:val="24"/>
              </w:rPr>
              <w:t>,01</w:t>
            </w:r>
          </w:p>
        </w:tc>
        <w:tc>
          <w:tcPr>
            <w:tcW w:w="2126" w:type="dxa"/>
          </w:tcPr>
          <w:p w:rsidR="006C0E23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E23" w:rsidRPr="00D27B6F" w:rsidTr="00C6530A">
        <w:trPr>
          <w:trHeight w:val="255"/>
        </w:trPr>
        <w:tc>
          <w:tcPr>
            <w:tcW w:w="675" w:type="dxa"/>
          </w:tcPr>
          <w:p w:rsidR="006C0E23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715" w:type="dxa"/>
          </w:tcPr>
          <w:p w:rsidR="006C0E23" w:rsidRDefault="006C0E23" w:rsidP="005C06F3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372AB">
              <w:rPr>
                <w:rFonts w:ascii="Times New Roman" w:hAnsi="Times New Roman"/>
                <w:sz w:val="24"/>
                <w:szCs w:val="24"/>
              </w:rPr>
              <w:t xml:space="preserve">Доля детей в возрасте </w:t>
            </w:r>
          </w:p>
          <w:p w:rsidR="006C0E23" w:rsidRPr="00D27B6F" w:rsidRDefault="006C0E23" w:rsidP="005C06F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372AB">
              <w:rPr>
                <w:rFonts w:ascii="Times New Roman" w:hAnsi="Times New Roman"/>
                <w:sz w:val="24"/>
                <w:szCs w:val="24"/>
              </w:rPr>
              <w:t>5-18 лет, получающих услуги по дополнительному образованию в учреждениях дополнительного образования, в общей численности детей этой возрастной группы</w:t>
            </w:r>
          </w:p>
        </w:tc>
        <w:tc>
          <w:tcPr>
            <w:tcW w:w="850" w:type="dxa"/>
          </w:tcPr>
          <w:p w:rsidR="006C0E23" w:rsidRPr="00D27B6F" w:rsidRDefault="006C0E23" w:rsidP="005C06F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2268" w:type="dxa"/>
          </w:tcPr>
          <w:p w:rsidR="006C0E23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2126" w:type="dxa"/>
          </w:tcPr>
          <w:p w:rsidR="006C0E23" w:rsidRPr="00544730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73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6C0E23" w:rsidRPr="00544730" w:rsidRDefault="00544730" w:rsidP="00DD34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72" w:type="dxa"/>
          </w:tcPr>
          <w:p w:rsidR="006C0E23" w:rsidRPr="00544730" w:rsidRDefault="001F375E" w:rsidP="005447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730">
              <w:rPr>
                <w:rFonts w:ascii="Times New Roman" w:hAnsi="Times New Roman"/>
                <w:sz w:val="24"/>
                <w:szCs w:val="24"/>
              </w:rPr>
              <w:t>1</w:t>
            </w:r>
            <w:r w:rsidR="000317FC" w:rsidRPr="00544730">
              <w:rPr>
                <w:rFonts w:ascii="Times New Roman" w:hAnsi="Times New Roman"/>
                <w:sz w:val="24"/>
                <w:szCs w:val="24"/>
              </w:rPr>
              <w:t>,0</w:t>
            </w:r>
            <w:r w:rsidR="0054473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6C0E23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E23" w:rsidRPr="00D27B6F" w:rsidTr="00C6530A">
        <w:trPr>
          <w:trHeight w:val="981"/>
        </w:trPr>
        <w:tc>
          <w:tcPr>
            <w:tcW w:w="675" w:type="dxa"/>
          </w:tcPr>
          <w:p w:rsidR="006C0E23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715" w:type="dxa"/>
          </w:tcPr>
          <w:p w:rsidR="006C0E23" w:rsidRPr="00843FF6" w:rsidRDefault="006C0E23" w:rsidP="005C06F3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843FF6">
              <w:rPr>
                <w:rFonts w:ascii="Times New Roman" w:hAnsi="Times New Roman"/>
                <w:sz w:val="24"/>
                <w:szCs w:val="24"/>
              </w:rPr>
              <w:t xml:space="preserve">Уровень фактической обеспеченности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43FF6">
              <w:rPr>
                <w:rFonts w:ascii="Times New Roman" w:hAnsi="Times New Roman"/>
                <w:sz w:val="24"/>
                <w:szCs w:val="24"/>
              </w:rPr>
              <w:t>лубами и учреждениями клубного типа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норматив</w:t>
            </w:r>
            <w:r w:rsidRPr="00843FF6">
              <w:rPr>
                <w:rFonts w:ascii="Times New Roman" w:hAnsi="Times New Roman"/>
                <w:sz w:val="24"/>
                <w:szCs w:val="24"/>
              </w:rPr>
              <w:t>ной потребности</w:t>
            </w:r>
          </w:p>
        </w:tc>
        <w:tc>
          <w:tcPr>
            <w:tcW w:w="850" w:type="dxa"/>
          </w:tcPr>
          <w:p w:rsidR="006C0E23" w:rsidRPr="00D27B6F" w:rsidRDefault="006C0E23" w:rsidP="005C06F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2268" w:type="dxa"/>
          </w:tcPr>
          <w:p w:rsidR="006C0E23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</w:tcPr>
          <w:p w:rsidR="006C0E23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6C0E23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6C0E23" w:rsidRPr="00F372AB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6C0E23" w:rsidRPr="00F372AB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6C0E23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E23" w:rsidRPr="00D27B6F" w:rsidTr="00C6530A">
        <w:trPr>
          <w:trHeight w:val="255"/>
        </w:trPr>
        <w:tc>
          <w:tcPr>
            <w:tcW w:w="675" w:type="dxa"/>
          </w:tcPr>
          <w:p w:rsidR="006C0E23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715" w:type="dxa"/>
          </w:tcPr>
          <w:p w:rsidR="006C0E23" w:rsidRPr="00843FF6" w:rsidRDefault="006C0E23" w:rsidP="006C0E23">
            <w:pPr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843FF6">
              <w:rPr>
                <w:rFonts w:ascii="Times New Roman" w:hAnsi="Times New Roman"/>
                <w:sz w:val="24"/>
                <w:szCs w:val="24"/>
              </w:rPr>
              <w:t xml:space="preserve">Уровень фактической обеспеченности </w:t>
            </w:r>
            <w:r>
              <w:rPr>
                <w:rFonts w:ascii="Times New Roman" w:hAnsi="Times New Roman"/>
                <w:sz w:val="24"/>
                <w:szCs w:val="24"/>
              </w:rPr>
              <w:t>библиотеками от норматив</w:t>
            </w:r>
            <w:r w:rsidRPr="00843FF6">
              <w:rPr>
                <w:rFonts w:ascii="Times New Roman" w:hAnsi="Times New Roman"/>
                <w:sz w:val="24"/>
                <w:szCs w:val="24"/>
              </w:rPr>
              <w:t>ной потребности</w:t>
            </w:r>
          </w:p>
        </w:tc>
        <w:tc>
          <w:tcPr>
            <w:tcW w:w="850" w:type="dxa"/>
          </w:tcPr>
          <w:p w:rsidR="006C0E23" w:rsidRDefault="006C0E23" w:rsidP="005C06F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2268" w:type="dxa"/>
          </w:tcPr>
          <w:p w:rsidR="006C0E23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2126" w:type="dxa"/>
          </w:tcPr>
          <w:p w:rsidR="006C0E23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1560" w:type="dxa"/>
          </w:tcPr>
          <w:p w:rsidR="006C0E23" w:rsidRPr="00F372AB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1672" w:type="dxa"/>
          </w:tcPr>
          <w:p w:rsidR="006C0E23" w:rsidRPr="00F372AB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6C0E23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E23" w:rsidRPr="00D27B6F" w:rsidTr="00C6530A">
        <w:trPr>
          <w:trHeight w:val="255"/>
        </w:trPr>
        <w:tc>
          <w:tcPr>
            <w:tcW w:w="675" w:type="dxa"/>
          </w:tcPr>
          <w:p w:rsidR="006C0E23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715" w:type="dxa"/>
          </w:tcPr>
          <w:p w:rsidR="006C0E23" w:rsidRPr="00843FF6" w:rsidRDefault="006C0E23" w:rsidP="006C0E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3FF6">
              <w:rPr>
                <w:rFonts w:ascii="Times New Roman" w:hAnsi="Times New Roman"/>
                <w:sz w:val="24"/>
                <w:szCs w:val="24"/>
              </w:rPr>
              <w:t>Уровень фактической обеспеченности парками культуры и отдыха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норматив</w:t>
            </w:r>
            <w:r w:rsidRPr="00843FF6">
              <w:rPr>
                <w:rFonts w:ascii="Times New Roman" w:hAnsi="Times New Roman"/>
                <w:sz w:val="24"/>
                <w:szCs w:val="24"/>
              </w:rPr>
              <w:t>ной потребности</w:t>
            </w:r>
          </w:p>
        </w:tc>
        <w:tc>
          <w:tcPr>
            <w:tcW w:w="850" w:type="dxa"/>
          </w:tcPr>
          <w:p w:rsidR="006C0E23" w:rsidRPr="00D27B6F" w:rsidRDefault="006C0E23" w:rsidP="005C06F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2268" w:type="dxa"/>
          </w:tcPr>
          <w:p w:rsidR="006C0E23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6C0E23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60" w:type="dxa"/>
          </w:tcPr>
          <w:p w:rsidR="006C0E23" w:rsidRPr="00F372AB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2A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672" w:type="dxa"/>
          </w:tcPr>
          <w:p w:rsidR="006C0E23" w:rsidRPr="00F372AB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6C0E23" w:rsidRPr="00D27B6F" w:rsidRDefault="006C0E2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6F3" w:rsidRPr="00D27B6F" w:rsidTr="00C6530A">
        <w:trPr>
          <w:trHeight w:val="255"/>
        </w:trPr>
        <w:tc>
          <w:tcPr>
            <w:tcW w:w="11194" w:type="dxa"/>
            <w:gridSpan w:val="6"/>
          </w:tcPr>
          <w:p w:rsidR="005C06F3" w:rsidRPr="00F372AB" w:rsidRDefault="001F375E" w:rsidP="001F375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значений оценки достижения показателей цели подпрограммы 1 Программы</w:t>
            </w:r>
          </w:p>
        </w:tc>
        <w:tc>
          <w:tcPr>
            <w:tcW w:w="1672" w:type="dxa"/>
          </w:tcPr>
          <w:p w:rsidR="005C06F3" w:rsidRDefault="00BF6A12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  <w:r w:rsidR="0054473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5C06F3" w:rsidRPr="00D27B6F" w:rsidRDefault="005C06F3" w:rsidP="006C0E2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30A" w:rsidRPr="00D27B6F" w:rsidTr="00C6530A">
        <w:trPr>
          <w:trHeight w:val="255"/>
        </w:trPr>
        <w:tc>
          <w:tcPr>
            <w:tcW w:w="675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715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2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6530A" w:rsidRPr="00B647F2" w:rsidTr="00C6530A">
        <w:trPr>
          <w:trHeight w:val="404"/>
        </w:trPr>
        <w:tc>
          <w:tcPr>
            <w:tcW w:w="14992" w:type="dxa"/>
            <w:gridSpan w:val="8"/>
          </w:tcPr>
          <w:p w:rsidR="00C6530A" w:rsidRPr="00511914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п</w:t>
            </w:r>
            <w:r w:rsidRPr="00511914">
              <w:rPr>
                <w:rFonts w:ascii="Times New Roman" w:hAnsi="Times New Roman"/>
                <w:sz w:val="24"/>
                <w:szCs w:val="24"/>
              </w:rPr>
              <w:t>оказатели задачи 1 «Создание условий для организации досуга и обеспечения населения ЗАТО Северск услугами организаций культуры»</w:t>
            </w:r>
          </w:p>
        </w:tc>
      </w:tr>
      <w:tr w:rsidR="00C6530A" w:rsidRPr="00D27B6F" w:rsidTr="00C6530A">
        <w:trPr>
          <w:trHeight w:val="1131"/>
        </w:trPr>
        <w:tc>
          <w:tcPr>
            <w:tcW w:w="675" w:type="dxa"/>
          </w:tcPr>
          <w:p w:rsidR="00C6530A" w:rsidRPr="00843FF6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715" w:type="dxa"/>
          </w:tcPr>
          <w:p w:rsidR="00C6530A" w:rsidRPr="00F372AB" w:rsidRDefault="00C6530A" w:rsidP="00C6530A">
            <w:pPr>
              <w:pStyle w:val="ConsPlusNorma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Pr="00F372AB">
              <w:rPr>
                <w:rFonts w:ascii="Times New Roman" w:hAnsi="Times New Roman" w:cs="Times New Roman"/>
                <w:sz w:val="24"/>
                <w:szCs w:val="24"/>
              </w:rPr>
              <w:t>посещений культурно-досуговых мероприятий, организованных муниципальными учреждениями культуры</w:t>
            </w:r>
          </w:p>
        </w:tc>
        <w:tc>
          <w:tcPr>
            <w:tcW w:w="850" w:type="dxa"/>
            <w:vAlign w:val="center"/>
          </w:tcPr>
          <w:p w:rsidR="00C6530A" w:rsidRDefault="00C6530A" w:rsidP="00C653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чел</w:t>
            </w:r>
          </w:p>
          <w:p w:rsidR="00C6530A" w:rsidRDefault="00C6530A" w:rsidP="00C653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530A" w:rsidRPr="00AB2443" w:rsidRDefault="00C6530A" w:rsidP="00C653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</w:t>
            </w:r>
          </w:p>
        </w:tc>
        <w:tc>
          <w:tcPr>
            <w:tcW w:w="2126" w:type="dxa"/>
          </w:tcPr>
          <w:p w:rsidR="00C6530A" w:rsidRPr="00D27B6F" w:rsidRDefault="00F26109" w:rsidP="00F261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</w:tcPr>
          <w:p w:rsidR="00C6530A" w:rsidRPr="00D27B6F" w:rsidRDefault="00F26109" w:rsidP="005C0E6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C0E6A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1672" w:type="dxa"/>
          </w:tcPr>
          <w:p w:rsidR="00C6530A" w:rsidRPr="00D27B6F" w:rsidRDefault="001F375E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30A" w:rsidRPr="00D27B6F" w:rsidTr="00C6530A">
        <w:trPr>
          <w:trHeight w:val="399"/>
        </w:trPr>
        <w:tc>
          <w:tcPr>
            <w:tcW w:w="14992" w:type="dxa"/>
            <w:gridSpan w:val="8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п</w:t>
            </w:r>
            <w:r w:rsidRPr="007E258F">
              <w:rPr>
                <w:rFonts w:ascii="Times New Roman" w:hAnsi="Times New Roman"/>
                <w:sz w:val="24"/>
                <w:szCs w:val="24"/>
              </w:rPr>
              <w:t xml:space="preserve">оказатели задачи 2 «Организация предоставления дополнительного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художественного </w:t>
            </w:r>
            <w:r w:rsidRPr="007E258F">
              <w:rPr>
                <w:rFonts w:ascii="Times New Roman" w:hAnsi="Times New Roman"/>
                <w:sz w:val="24"/>
                <w:szCs w:val="24"/>
              </w:rPr>
              <w:t>образования»</w:t>
            </w:r>
          </w:p>
        </w:tc>
      </w:tr>
      <w:tr w:rsidR="00C6530A" w:rsidRPr="00D27B6F" w:rsidTr="00C6530A">
        <w:trPr>
          <w:trHeight w:val="1131"/>
        </w:trPr>
        <w:tc>
          <w:tcPr>
            <w:tcW w:w="675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715" w:type="dxa"/>
          </w:tcPr>
          <w:p w:rsidR="00C6530A" w:rsidRPr="005C06F3" w:rsidRDefault="00C6530A" w:rsidP="00C6530A">
            <w:pPr>
              <w:pStyle w:val="ConsPlusNorma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Численность </w:t>
            </w:r>
            <w:r w:rsidRPr="005C06F3">
              <w:rPr>
                <w:rFonts w:ascii="Times New Roman" w:hAnsi="Times New Roman" w:cs="Times New Roman"/>
                <w:iCs/>
                <w:sz w:val="24"/>
                <w:szCs w:val="24"/>
              </w:rPr>
              <w:t>детей в возрасте 5 - 18 лет, получающих услуги по дополнительному образованию  в муниципальных учреждениях дополнительного образования</w:t>
            </w:r>
          </w:p>
        </w:tc>
        <w:tc>
          <w:tcPr>
            <w:tcW w:w="850" w:type="dxa"/>
            <w:vAlign w:val="center"/>
          </w:tcPr>
          <w:p w:rsidR="00C6530A" w:rsidRDefault="00C6530A" w:rsidP="00C653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2268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3188</w:t>
            </w:r>
          </w:p>
        </w:tc>
        <w:tc>
          <w:tcPr>
            <w:tcW w:w="2126" w:type="dxa"/>
          </w:tcPr>
          <w:p w:rsidR="00C6530A" w:rsidRPr="00655287" w:rsidRDefault="00655287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3180</w:t>
            </w:r>
          </w:p>
        </w:tc>
        <w:tc>
          <w:tcPr>
            <w:tcW w:w="1560" w:type="dxa"/>
          </w:tcPr>
          <w:p w:rsidR="00C6530A" w:rsidRPr="00544730" w:rsidRDefault="00655287" w:rsidP="005447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4730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8A46A1" w:rsidRPr="00544730">
              <w:rPr>
                <w:rFonts w:ascii="Times New Roman" w:hAnsi="Times New Roman"/>
                <w:sz w:val="24"/>
                <w:szCs w:val="24"/>
              </w:rPr>
              <w:t>1</w:t>
            </w:r>
            <w:r w:rsidR="00544730" w:rsidRPr="0054473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672" w:type="dxa"/>
          </w:tcPr>
          <w:p w:rsidR="00C6530A" w:rsidRPr="00544730" w:rsidRDefault="00544730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4730">
              <w:rPr>
                <w:rFonts w:ascii="Times New Roman" w:hAnsi="Times New Roman"/>
                <w:sz w:val="24"/>
                <w:szCs w:val="24"/>
              </w:rPr>
              <w:t>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DD3451" w:rsidRPr="00544730" w:rsidRDefault="00DD3451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30A" w:rsidRPr="00D27B6F" w:rsidTr="00C6530A">
        <w:trPr>
          <w:trHeight w:val="297"/>
        </w:trPr>
        <w:tc>
          <w:tcPr>
            <w:tcW w:w="14992" w:type="dxa"/>
            <w:gridSpan w:val="8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п</w:t>
            </w:r>
            <w:r w:rsidRPr="007E258F">
              <w:rPr>
                <w:rFonts w:ascii="Times New Roman" w:hAnsi="Times New Roman"/>
                <w:sz w:val="24"/>
                <w:szCs w:val="24"/>
              </w:rPr>
              <w:t xml:space="preserve">оказатели задачи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E258F">
              <w:rPr>
                <w:rFonts w:ascii="Times New Roman" w:hAnsi="Times New Roman"/>
                <w:sz w:val="24"/>
                <w:szCs w:val="24"/>
              </w:rPr>
              <w:t xml:space="preserve"> «Развитие материально-технической базы муниципальных учреждений культуры»</w:t>
            </w:r>
          </w:p>
        </w:tc>
      </w:tr>
      <w:tr w:rsidR="00C6530A" w:rsidRPr="00D27B6F" w:rsidTr="00C6530A">
        <w:trPr>
          <w:trHeight w:val="417"/>
        </w:trPr>
        <w:tc>
          <w:tcPr>
            <w:tcW w:w="675" w:type="dxa"/>
          </w:tcPr>
          <w:p w:rsidR="00C6530A" w:rsidRPr="004E6AB7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AB7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715" w:type="dxa"/>
          </w:tcPr>
          <w:p w:rsidR="00C6530A" w:rsidRPr="004E6AB7" w:rsidRDefault="00C6530A" w:rsidP="00C6530A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val="ru-RU" w:eastAsia="ru-RU"/>
              </w:rPr>
            </w:pPr>
            <w:r w:rsidRPr="004E6AB7">
              <w:rPr>
                <w:b w:val="0"/>
                <w:sz w:val="24"/>
                <w:szCs w:val="24"/>
                <w:lang w:val="ru-RU" w:eastAsia="ru-RU"/>
              </w:rPr>
              <w:t>Количество выполненных капитальных ремонтов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30A" w:rsidRPr="004E6AB7" w:rsidRDefault="00C6530A" w:rsidP="00C653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6AB7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2268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72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30A" w:rsidRPr="00D27B6F" w:rsidTr="00C6530A">
        <w:trPr>
          <w:trHeight w:val="70"/>
        </w:trPr>
        <w:tc>
          <w:tcPr>
            <w:tcW w:w="675" w:type="dxa"/>
          </w:tcPr>
          <w:p w:rsidR="00C6530A" w:rsidRPr="004E6AB7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AB7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715" w:type="dxa"/>
          </w:tcPr>
          <w:p w:rsidR="00C6530A" w:rsidRPr="004E6AB7" w:rsidRDefault="00C6530A" w:rsidP="00C6530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E6AB7">
              <w:rPr>
                <w:rFonts w:ascii="Times New Roman" w:hAnsi="Times New Roman"/>
                <w:sz w:val="24"/>
                <w:szCs w:val="24"/>
              </w:rPr>
              <w:t>Количество разработанной ПСД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30A" w:rsidRPr="004E6AB7" w:rsidRDefault="00C6530A" w:rsidP="00C653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6AB7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2268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30A" w:rsidRPr="00D27B6F" w:rsidTr="00C6530A">
        <w:trPr>
          <w:trHeight w:val="553"/>
        </w:trPr>
        <w:tc>
          <w:tcPr>
            <w:tcW w:w="675" w:type="dxa"/>
          </w:tcPr>
          <w:p w:rsidR="00C6530A" w:rsidRPr="004E6AB7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AB7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30A" w:rsidRPr="004E6AB7" w:rsidRDefault="00C6530A" w:rsidP="00C6530A">
            <w:pPr>
              <w:rPr>
                <w:rFonts w:ascii="Times New Roman" w:hAnsi="Times New Roman"/>
                <w:sz w:val="24"/>
                <w:szCs w:val="24"/>
              </w:rPr>
            </w:pPr>
            <w:r w:rsidRPr="004E6AB7">
              <w:rPr>
                <w:rFonts w:ascii="Times New Roman" w:hAnsi="Times New Roman"/>
                <w:sz w:val="24"/>
                <w:szCs w:val="24"/>
              </w:rPr>
              <w:t>Количество новых изданий, поступивших в фонды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30A" w:rsidRDefault="00C6530A" w:rsidP="00C653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AB7">
              <w:rPr>
                <w:rFonts w:ascii="Times New Roman" w:hAnsi="Times New Roman"/>
                <w:sz w:val="24"/>
                <w:szCs w:val="24"/>
              </w:rPr>
              <w:t>тыс.</w:t>
            </w:r>
          </w:p>
          <w:p w:rsidR="00C6530A" w:rsidRPr="004E6AB7" w:rsidRDefault="00C6530A" w:rsidP="00C653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6AB7">
              <w:rPr>
                <w:rFonts w:ascii="Times New Roman" w:hAnsi="Times New Roman"/>
                <w:sz w:val="24"/>
                <w:szCs w:val="24"/>
              </w:rPr>
              <w:t>экз</w:t>
            </w:r>
            <w:proofErr w:type="spellEnd"/>
          </w:p>
        </w:tc>
        <w:tc>
          <w:tcPr>
            <w:tcW w:w="2268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2,07</w:t>
            </w:r>
          </w:p>
        </w:tc>
        <w:tc>
          <w:tcPr>
            <w:tcW w:w="1560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2,07</w:t>
            </w:r>
          </w:p>
        </w:tc>
        <w:tc>
          <w:tcPr>
            <w:tcW w:w="1672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30A" w:rsidRPr="00D27B6F" w:rsidTr="00C6530A">
        <w:trPr>
          <w:trHeight w:val="553"/>
        </w:trPr>
        <w:tc>
          <w:tcPr>
            <w:tcW w:w="675" w:type="dxa"/>
          </w:tcPr>
          <w:p w:rsidR="00C6530A" w:rsidRPr="004E6AB7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AB7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30A" w:rsidRPr="004E6AB7" w:rsidRDefault="00C6530A" w:rsidP="00C6530A">
            <w:pPr>
              <w:rPr>
                <w:rFonts w:ascii="Times New Roman" w:hAnsi="Times New Roman"/>
                <w:sz w:val="24"/>
                <w:szCs w:val="24"/>
              </w:rPr>
            </w:pPr>
            <w:r w:rsidRPr="004E6AB7">
              <w:rPr>
                <w:rFonts w:ascii="Times New Roman" w:hAnsi="Times New Roman"/>
                <w:sz w:val="24"/>
                <w:szCs w:val="24"/>
              </w:rPr>
              <w:t>Количество учреждений, оснащенных современным оборудованием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30A" w:rsidRPr="004E6AB7" w:rsidRDefault="00C6530A" w:rsidP="00C653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6AB7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2268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30A" w:rsidRPr="00D27B6F" w:rsidTr="00C6530A">
        <w:trPr>
          <w:trHeight w:val="306"/>
        </w:trPr>
        <w:tc>
          <w:tcPr>
            <w:tcW w:w="14992" w:type="dxa"/>
            <w:gridSpan w:val="8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п</w:t>
            </w:r>
            <w:r w:rsidRPr="00F372AB">
              <w:rPr>
                <w:rFonts w:ascii="Times New Roman" w:hAnsi="Times New Roman"/>
                <w:sz w:val="24"/>
                <w:szCs w:val="24"/>
              </w:rPr>
              <w:t xml:space="preserve">оказатели задачи 5 «Создание условий для развития творческого потенциала в ЗАТО Северск»  </w:t>
            </w:r>
          </w:p>
        </w:tc>
      </w:tr>
      <w:tr w:rsidR="00C6530A" w:rsidRPr="00D27B6F" w:rsidTr="00C6530A">
        <w:trPr>
          <w:trHeight w:val="553"/>
        </w:trPr>
        <w:tc>
          <w:tcPr>
            <w:tcW w:w="675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30A" w:rsidRPr="004E6AB7" w:rsidRDefault="00C6530A" w:rsidP="00C6530A">
            <w:pPr>
              <w:rPr>
                <w:rFonts w:ascii="Times New Roman" w:hAnsi="Times New Roman"/>
                <w:sz w:val="24"/>
                <w:szCs w:val="24"/>
              </w:rPr>
            </w:pPr>
            <w:r w:rsidRPr="004E6AB7">
              <w:rPr>
                <w:rFonts w:ascii="Times New Roman" w:hAnsi="Times New Roman"/>
                <w:sz w:val="24"/>
                <w:szCs w:val="24"/>
              </w:rPr>
              <w:t>Количество творческих мероприятий, проведенных на территории ЗАТО Северск</w:t>
            </w:r>
          </w:p>
        </w:tc>
        <w:tc>
          <w:tcPr>
            <w:tcW w:w="850" w:type="dxa"/>
            <w:vAlign w:val="center"/>
          </w:tcPr>
          <w:p w:rsidR="00C6530A" w:rsidRPr="00CB52E1" w:rsidRDefault="00C6530A" w:rsidP="00C6530A">
            <w:pPr>
              <w:pStyle w:val="3"/>
              <w:spacing w:before="0" w:beforeAutospacing="0" w:after="0" w:afterAutospacing="0"/>
              <w:ind w:left="57" w:right="57"/>
              <w:jc w:val="center"/>
              <w:rPr>
                <w:b w:val="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b w:val="0"/>
                <w:sz w:val="24"/>
                <w:szCs w:val="24"/>
                <w:lang w:val="ru-RU" w:eastAsia="ru-RU"/>
              </w:rPr>
              <w:t>ед</w:t>
            </w:r>
            <w:proofErr w:type="spellEnd"/>
          </w:p>
        </w:tc>
        <w:tc>
          <w:tcPr>
            <w:tcW w:w="2268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60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672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30A" w:rsidRPr="00D27B6F" w:rsidTr="00C6530A">
        <w:trPr>
          <w:trHeight w:val="553"/>
        </w:trPr>
        <w:tc>
          <w:tcPr>
            <w:tcW w:w="675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30A" w:rsidRPr="004E6AB7" w:rsidRDefault="00C6530A" w:rsidP="00C6530A">
            <w:pPr>
              <w:rPr>
                <w:rFonts w:ascii="Times New Roman" w:hAnsi="Times New Roman"/>
                <w:sz w:val="24"/>
                <w:szCs w:val="24"/>
              </w:rPr>
            </w:pPr>
            <w:r w:rsidRPr="004E6AB7">
              <w:rPr>
                <w:rFonts w:ascii="Times New Roman" w:hAnsi="Times New Roman"/>
                <w:sz w:val="24"/>
                <w:szCs w:val="24"/>
              </w:rPr>
              <w:t>Количество коллективов, принявших участие в выездных мероприятиях</w:t>
            </w:r>
          </w:p>
        </w:tc>
        <w:tc>
          <w:tcPr>
            <w:tcW w:w="850" w:type="dxa"/>
            <w:vAlign w:val="center"/>
          </w:tcPr>
          <w:p w:rsidR="00C6530A" w:rsidRPr="00F372AB" w:rsidRDefault="00C6530A" w:rsidP="00C6530A">
            <w:pPr>
              <w:pStyle w:val="ConsPlusTitle"/>
              <w:ind w:left="57" w:right="57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2268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72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30A" w:rsidRPr="00D27B6F" w:rsidTr="00C6530A">
        <w:trPr>
          <w:trHeight w:val="333"/>
        </w:trPr>
        <w:tc>
          <w:tcPr>
            <w:tcW w:w="14992" w:type="dxa"/>
            <w:gridSpan w:val="8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п</w:t>
            </w:r>
            <w:r w:rsidRPr="00DC2B72">
              <w:rPr>
                <w:rFonts w:ascii="Times New Roman" w:hAnsi="Times New Roman"/>
                <w:sz w:val="24"/>
                <w:szCs w:val="24"/>
              </w:rPr>
              <w:t>оказатели задачи 6 «Содействие комплексному развитию отрасли культуры ЗАТО Северск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6530A" w:rsidRPr="00D27B6F" w:rsidTr="00C6530A">
        <w:trPr>
          <w:trHeight w:val="553"/>
        </w:trPr>
        <w:tc>
          <w:tcPr>
            <w:tcW w:w="675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30A" w:rsidRPr="00B12113" w:rsidRDefault="00C6530A" w:rsidP="00C6530A">
            <w:pPr>
              <w:rPr>
                <w:rFonts w:ascii="Times New Roman" w:hAnsi="Times New Roman"/>
                <w:sz w:val="24"/>
                <w:szCs w:val="24"/>
              </w:rPr>
            </w:pPr>
            <w:r w:rsidRPr="00B12113">
              <w:rPr>
                <w:rFonts w:ascii="Times New Roman" w:hAnsi="Times New Roman"/>
                <w:sz w:val="24"/>
                <w:szCs w:val="24"/>
              </w:rPr>
              <w:t>Число посещений профессиональных театров</w:t>
            </w:r>
          </w:p>
        </w:tc>
        <w:tc>
          <w:tcPr>
            <w:tcW w:w="850" w:type="dxa"/>
            <w:vAlign w:val="center"/>
          </w:tcPr>
          <w:p w:rsidR="00C6530A" w:rsidRPr="00B12113" w:rsidRDefault="00C6530A" w:rsidP="00C653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113">
              <w:rPr>
                <w:rFonts w:ascii="Times New Roman" w:hAnsi="Times New Roman"/>
                <w:sz w:val="24"/>
                <w:szCs w:val="24"/>
              </w:rPr>
              <w:t>тыс.</w:t>
            </w:r>
          </w:p>
          <w:p w:rsidR="00C6530A" w:rsidRDefault="00C6530A" w:rsidP="00C6530A">
            <w:pPr>
              <w:pStyle w:val="ConsPlusTitle"/>
              <w:ind w:left="57" w:right="57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B12113">
              <w:rPr>
                <w:rFonts w:ascii="Times New Roman" w:hAnsi="Times New Roman" w:cs="Times New Roman"/>
                <w:b w:val="0"/>
                <w:sz w:val="24"/>
                <w:szCs w:val="24"/>
              </w:rPr>
              <w:t>экз</w:t>
            </w:r>
            <w:proofErr w:type="spellEnd"/>
          </w:p>
        </w:tc>
        <w:tc>
          <w:tcPr>
            <w:tcW w:w="2268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60,7</w:t>
            </w:r>
          </w:p>
        </w:tc>
        <w:tc>
          <w:tcPr>
            <w:tcW w:w="2126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76,2</w:t>
            </w:r>
          </w:p>
        </w:tc>
        <w:tc>
          <w:tcPr>
            <w:tcW w:w="1560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76,2</w:t>
            </w:r>
          </w:p>
        </w:tc>
        <w:tc>
          <w:tcPr>
            <w:tcW w:w="1672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30A" w:rsidRPr="00D27B6F" w:rsidTr="00C6530A">
        <w:trPr>
          <w:trHeight w:val="553"/>
        </w:trPr>
        <w:tc>
          <w:tcPr>
            <w:tcW w:w="675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30A" w:rsidRPr="00B12113" w:rsidRDefault="00C6530A" w:rsidP="00C6530A">
            <w:pPr>
              <w:rPr>
                <w:rFonts w:ascii="Times New Roman" w:hAnsi="Times New Roman"/>
                <w:sz w:val="24"/>
                <w:szCs w:val="24"/>
              </w:rPr>
            </w:pPr>
            <w:r w:rsidRPr="00B12113">
              <w:rPr>
                <w:rFonts w:ascii="Times New Roman" w:hAnsi="Times New Roman"/>
                <w:sz w:val="24"/>
                <w:szCs w:val="24"/>
              </w:rPr>
              <w:t>Число работников, получивших поддержку в рамках конкурса творческих инициатив</w:t>
            </w:r>
          </w:p>
        </w:tc>
        <w:tc>
          <w:tcPr>
            <w:tcW w:w="850" w:type="dxa"/>
            <w:vAlign w:val="center"/>
          </w:tcPr>
          <w:p w:rsidR="00C6530A" w:rsidRDefault="00C6530A" w:rsidP="00C6530A">
            <w:pPr>
              <w:pStyle w:val="ConsPlusTitle"/>
              <w:ind w:left="57" w:right="57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</w:t>
            </w:r>
          </w:p>
        </w:tc>
        <w:tc>
          <w:tcPr>
            <w:tcW w:w="2268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60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672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30A" w:rsidRPr="00D27B6F" w:rsidTr="00471FC2">
        <w:trPr>
          <w:trHeight w:val="273"/>
        </w:trPr>
        <w:tc>
          <w:tcPr>
            <w:tcW w:w="675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5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2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6530A" w:rsidRPr="00D27B6F" w:rsidTr="00C6530A">
        <w:trPr>
          <w:trHeight w:val="553"/>
        </w:trPr>
        <w:tc>
          <w:tcPr>
            <w:tcW w:w="675" w:type="dxa"/>
            <w:tcBorders>
              <w:right w:val="single" w:sz="4" w:space="0" w:color="auto"/>
            </w:tcBorders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30A" w:rsidRPr="00B12113" w:rsidRDefault="00C6530A" w:rsidP="00C6530A">
            <w:pPr>
              <w:rPr>
                <w:rFonts w:ascii="Times New Roman" w:hAnsi="Times New Roman"/>
                <w:sz w:val="24"/>
                <w:szCs w:val="24"/>
              </w:rPr>
            </w:pPr>
            <w:r w:rsidRPr="00B12113">
              <w:rPr>
                <w:rFonts w:ascii="Times New Roman" w:hAnsi="Times New Roman"/>
                <w:sz w:val="24"/>
                <w:szCs w:val="24"/>
              </w:rPr>
              <w:t>Количество некоммерческих организаций, получивших субсидию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C6530A" w:rsidRDefault="00C6530A" w:rsidP="00C6530A">
            <w:pPr>
              <w:pStyle w:val="ConsPlusTitle"/>
              <w:ind w:left="57" w:right="57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2268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72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30A" w:rsidRPr="00D27B6F" w:rsidTr="00C6530A">
        <w:trPr>
          <w:trHeight w:val="553"/>
        </w:trPr>
        <w:tc>
          <w:tcPr>
            <w:tcW w:w="675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30A" w:rsidRPr="00B12113" w:rsidRDefault="00C6530A" w:rsidP="00C6530A">
            <w:pPr>
              <w:rPr>
                <w:rFonts w:ascii="Times New Roman" w:hAnsi="Times New Roman"/>
                <w:sz w:val="24"/>
                <w:szCs w:val="24"/>
              </w:rPr>
            </w:pPr>
            <w:r w:rsidRPr="00B12113">
              <w:rPr>
                <w:rFonts w:ascii="Times New Roman" w:hAnsi="Times New Roman"/>
                <w:sz w:val="24"/>
                <w:szCs w:val="24"/>
              </w:rPr>
              <w:t>Число учащихся, получивших стипендию ЗАТО Северск</w:t>
            </w:r>
          </w:p>
        </w:tc>
        <w:tc>
          <w:tcPr>
            <w:tcW w:w="850" w:type="dxa"/>
            <w:vAlign w:val="center"/>
          </w:tcPr>
          <w:p w:rsidR="00C6530A" w:rsidRDefault="00C6530A" w:rsidP="00C6530A">
            <w:pPr>
              <w:pStyle w:val="ConsPlusTitle"/>
              <w:ind w:left="57" w:right="57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</w:t>
            </w:r>
          </w:p>
        </w:tc>
        <w:tc>
          <w:tcPr>
            <w:tcW w:w="2268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72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30A" w:rsidRPr="00D27B6F" w:rsidTr="00C6530A">
        <w:trPr>
          <w:trHeight w:val="553"/>
        </w:trPr>
        <w:tc>
          <w:tcPr>
            <w:tcW w:w="14992" w:type="dxa"/>
            <w:gridSpan w:val="8"/>
          </w:tcPr>
          <w:p w:rsidR="00C6530A" w:rsidRPr="00890266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п</w:t>
            </w:r>
            <w:r w:rsidRPr="00890266">
              <w:rPr>
                <w:rFonts w:ascii="Times New Roman" w:hAnsi="Times New Roman"/>
                <w:sz w:val="24"/>
                <w:szCs w:val="24"/>
              </w:rPr>
              <w:t>оказатели задачи 7 «Обеспечение условий доступности к лучшим образцам культуры путем создания современной инфраструктуры для творческой самореализации и досуга населения ЗАТО Северск» подпрограммы 1</w:t>
            </w:r>
          </w:p>
        </w:tc>
      </w:tr>
      <w:tr w:rsidR="00C6530A" w:rsidRPr="00D27B6F" w:rsidTr="00C6530A">
        <w:trPr>
          <w:trHeight w:val="553"/>
        </w:trPr>
        <w:tc>
          <w:tcPr>
            <w:tcW w:w="675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30A" w:rsidRPr="00B12113" w:rsidRDefault="00C6530A" w:rsidP="00C6530A">
            <w:pPr>
              <w:rPr>
                <w:rFonts w:ascii="Times New Roman" w:hAnsi="Times New Roman"/>
                <w:sz w:val="24"/>
                <w:szCs w:val="24"/>
              </w:rPr>
            </w:pPr>
            <w:r w:rsidRPr="00B12113">
              <w:rPr>
                <w:rFonts w:ascii="Times New Roman" w:hAnsi="Times New Roman"/>
                <w:sz w:val="24"/>
                <w:szCs w:val="24"/>
              </w:rPr>
              <w:t>Количество учреждений, оснащенных современным оборудованием</w:t>
            </w:r>
          </w:p>
        </w:tc>
        <w:tc>
          <w:tcPr>
            <w:tcW w:w="850" w:type="dxa"/>
            <w:vAlign w:val="center"/>
          </w:tcPr>
          <w:p w:rsidR="00C6530A" w:rsidRDefault="00C6530A" w:rsidP="00C6530A">
            <w:pPr>
              <w:pStyle w:val="ConsPlusTitle"/>
              <w:ind w:left="57" w:right="57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268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30A" w:rsidRPr="00D27B6F" w:rsidTr="00C6530A">
        <w:trPr>
          <w:trHeight w:val="553"/>
        </w:trPr>
        <w:tc>
          <w:tcPr>
            <w:tcW w:w="14992" w:type="dxa"/>
            <w:gridSpan w:val="8"/>
          </w:tcPr>
          <w:p w:rsidR="00C6530A" w:rsidRPr="00B12113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12113">
              <w:rPr>
                <w:rFonts w:ascii="Times New Roman" w:hAnsi="Times New Roman"/>
                <w:sz w:val="24"/>
                <w:szCs w:val="24"/>
              </w:rPr>
              <w:t xml:space="preserve">Целевые показатели задачи 8 «Создание условий для повышения доступности и возможности участия граждан в культурной жизни путем </w:t>
            </w:r>
            <w:proofErr w:type="spellStart"/>
            <w:r w:rsidRPr="00B12113">
              <w:rPr>
                <w:rFonts w:ascii="Times New Roman" w:hAnsi="Times New Roman"/>
                <w:sz w:val="24"/>
                <w:szCs w:val="24"/>
              </w:rPr>
              <w:t>цифровизации</w:t>
            </w:r>
            <w:proofErr w:type="spellEnd"/>
            <w:r w:rsidRPr="00B12113">
              <w:rPr>
                <w:rFonts w:ascii="Times New Roman" w:hAnsi="Times New Roman"/>
                <w:sz w:val="24"/>
                <w:szCs w:val="24"/>
              </w:rPr>
              <w:t xml:space="preserve"> услуг в сфере культуры» подпрограммы 1</w:t>
            </w:r>
          </w:p>
        </w:tc>
      </w:tr>
      <w:tr w:rsidR="00C6530A" w:rsidRPr="00D27B6F" w:rsidTr="00C6530A">
        <w:trPr>
          <w:trHeight w:val="553"/>
        </w:trPr>
        <w:tc>
          <w:tcPr>
            <w:tcW w:w="675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30A" w:rsidRPr="00C6530A" w:rsidRDefault="00C6530A" w:rsidP="00C6530A">
            <w:pPr>
              <w:rPr>
                <w:rFonts w:ascii="Times New Roman" w:hAnsi="Times New Roman"/>
                <w:sz w:val="24"/>
                <w:szCs w:val="24"/>
              </w:rPr>
            </w:pPr>
            <w:r w:rsidRPr="00C6530A">
              <w:rPr>
                <w:rFonts w:ascii="Times New Roman" w:hAnsi="Times New Roman"/>
                <w:sz w:val="24"/>
                <w:szCs w:val="24"/>
              </w:rPr>
              <w:t>Количество созданных виртуальных концертных залов (нарастающим итогом)</w:t>
            </w:r>
          </w:p>
        </w:tc>
        <w:tc>
          <w:tcPr>
            <w:tcW w:w="850" w:type="dxa"/>
            <w:vAlign w:val="center"/>
          </w:tcPr>
          <w:p w:rsidR="00C6530A" w:rsidRDefault="00C6530A" w:rsidP="00C6530A">
            <w:pPr>
              <w:pStyle w:val="ConsPlusTitle"/>
              <w:ind w:left="57" w:right="57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268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C6530A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C6530A" w:rsidRPr="00D27B6F" w:rsidRDefault="00C6530A" w:rsidP="00C6530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75E" w:rsidRPr="00D27B6F" w:rsidTr="00471FC2">
        <w:trPr>
          <w:trHeight w:val="321"/>
        </w:trPr>
        <w:tc>
          <w:tcPr>
            <w:tcW w:w="11194" w:type="dxa"/>
            <w:gridSpan w:val="6"/>
          </w:tcPr>
          <w:p w:rsidR="001F375E" w:rsidRPr="00F372AB" w:rsidRDefault="001F375E" w:rsidP="001F375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значений оценки достижения целевых показателей задач подпрограммы 1 Программы</w:t>
            </w:r>
          </w:p>
        </w:tc>
        <w:tc>
          <w:tcPr>
            <w:tcW w:w="1672" w:type="dxa"/>
          </w:tcPr>
          <w:p w:rsidR="001F375E" w:rsidRDefault="00544730" w:rsidP="008A46A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1F375E" w:rsidRPr="00D27B6F" w:rsidRDefault="001F375E" w:rsidP="001F375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75E" w:rsidRPr="00D27B6F" w:rsidTr="00471FC2">
        <w:trPr>
          <w:trHeight w:val="411"/>
        </w:trPr>
        <w:tc>
          <w:tcPr>
            <w:tcW w:w="11194" w:type="dxa"/>
            <w:gridSpan w:val="6"/>
          </w:tcPr>
          <w:p w:rsidR="001F375E" w:rsidRDefault="001F375E" w:rsidP="001F375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достижения показателей целей и решения задач подпрограммы 1 Программы</w:t>
            </w:r>
          </w:p>
        </w:tc>
        <w:tc>
          <w:tcPr>
            <w:tcW w:w="1672" w:type="dxa"/>
          </w:tcPr>
          <w:p w:rsidR="001F375E" w:rsidRDefault="00BF6A12" w:rsidP="001F375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1F375E" w:rsidRPr="00D27B6F" w:rsidRDefault="001F375E" w:rsidP="001F375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968F5" w:rsidRDefault="005968F5" w:rsidP="007B3385">
      <w:pPr>
        <w:shd w:val="clear" w:color="auto" w:fill="FFFFFF"/>
        <w:tabs>
          <w:tab w:val="left" w:leader="underscore" w:pos="11222"/>
        </w:tabs>
        <w:jc w:val="center"/>
        <w:rPr>
          <w:bCs/>
          <w:sz w:val="24"/>
          <w:szCs w:val="24"/>
          <w:u w:val="single"/>
        </w:rPr>
      </w:pPr>
    </w:p>
    <w:p w:rsidR="005968F5" w:rsidRDefault="005968F5" w:rsidP="007B3385">
      <w:pPr>
        <w:shd w:val="clear" w:color="auto" w:fill="FFFFFF"/>
        <w:tabs>
          <w:tab w:val="left" w:leader="underscore" w:pos="11222"/>
        </w:tabs>
        <w:jc w:val="center"/>
        <w:rPr>
          <w:bCs/>
          <w:sz w:val="24"/>
          <w:szCs w:val="24"/>
          <w:u w:val="single"/>
        </w:rPr>
      </w:pPr>
    </w:p>
    <w:p w:rsidR="005968F5" w:rsidRDefault="005968F5" w:rsidP="007B3385">
      <w:pPr>
        <w:shd w:val="clear" w:color="auto" w:fill="FFFFFF"/>
        <w:tabs>
          <w:tab w:val="left" w:leader="underscore" w:pos="11222"/>
        </w:tabs>
        <w:jc w:val="center"/>
        <w:rPr>
          <w:bCs/>
          <w:sz w:val="24"/>
          <w:szCs w:val="24"/>
          <w:u w:val="single"/>
        </w:rPr>
      </w:pPr>
    </w:p>
    <w:p w:rsidR="005968F5" w:rsidRDefault="005968F5" w:rsidP="007B3385">
      <w:pPr>
        <w:shd w:val="clear" w:color="auto" w:fill="FFFFFF"/>
        <w:tabs>
          <w:tab w:val="left" w:leader="underscore" w:pos="11222"/>
        </w:tabs>
        <w:jc w:val="center"/>
        <w:rPr>
          <w:bCs/>
          <w:sz w:val="24"/>
          <w:szCs w:val="24"/>
          <w:u w:val="single"/>
        </w:rPr>
      </w:pPr>
    </w:p>
    <w:p w:rsidR="005968F5" w:rsidRDefault="005968F5" w:rsidP="007B3385">
      <w:pPr>
        <w:shd w:val="clear" w:color="auto" w:fill="FFFFFF"/>
        <w:tabs>
          <w:tab w:val="left" w:leader="underscore" w:pos="11222"/>
        </w:tabs>
        <w:jc w:val="center"/>
        <w:rPr>
          <w:bCs/>
          <w:sz w:val="24"/>
          <w:szCs w:val="24"/>
          <w:u w:val="single"/>
        </w:rPr>
      </w:pPr>
    </w:p>
    <w:p w:rsidR="005968F5" w:rsidRDefault="005968F5" w:rsidP="007B3385">
      <w:pPr>
        <w:shd w:val="clear" w:color="auto" w:fill="FFFFFF"/>
        <w:tabs>
          <w:tab w:val="left" w:leader="underscore" w:pos="11222"/>
        </w:tabs>
        <w:jc w:val="center"/>
        <w:rPr>
          <w:bCs/>
          <w:sz w:val="24"/>
          <w:szCs w:val="24"/>
          <w:u w:val="single"/>
        </w:rPr>
      </w:pPr>
    </w:p>
    <w:p w:rsidR="005968F5" w:rsidRDefault="005968F5" w:rsidP="007B3385">
      <w:pPr>
        <w:shd w:val="clear" w:color="auto" w:fill="FFFFFF"/>
        <w:tabs>
          <w:tab w:val="left" w:leader="underscore" w:pos="11222"/>
        </w:tabs>
        <w:jc w:val="center"/>
        <w:rPr>
          <w:bCs/>
          <w:sz w:val="24"/>
          <w:szCs w:val="24"/>
          <w:u w:val="single"/>
        </w:rPr>
      </w:pPr>
    </w:p>
    <w:p w:rsidR="005968F5" w:rsidRDefault="005968F5" w:rsidP="007B3385">
      <w:pPr>
        <w:shd w:val="clear" w:color="auto" w:fill="FFFFFF"/>
        <w:tabs>
          <w:tab w:val="left" w:leader="underscore" w:pos="11222"/>
        </w:tabs>
        <w:jc w:val="center"/>
        <w:rPr>
          <w:bCs/>
          <w:sz w:val="24"/>
          <w:szCs w:val="24"/>
          <w:u w:val="single"/>
        </w:rPr>
      </w:pPr>
    </w:p>
    <w:p w:rsidR="005968F5" w:rsidRDefault="005968F5" w:rsidP="007B3385">
      <w:pPr>
        <w:shd w:val="clear" w:color="auto" w:fill="FFFFFF"/>
        <w:tabs>
          <w:tab w:val="left" w:leader="underscore" w:pos="11222"/>
        </w:tabs>
        <w:jc w:val="center"/>
        <w:rPr>
          <w:bCs/>
          <w:sz w:val="24"/>
          <w:szCs w:val="24"/>
          <w:u w:val="single"/>
        </w:rPr>
      </w:pPr>
    </w:p>
    <w:p w:rsidR="005968F5" w:rsidRDefault="005968F5" w:rsidP="007B3385">
      <w:pPr>
        <w:shd w:val="clear" w:color="auto" w:fill="FFFFFF"/>
        <w:tabs>
          <w:tab w:val="left" w:leader="underscore" w:pos="11222"/>
        </w:tabs>
        <w:jc w:val="center"/>
        <w:rPr>
          <w:bCs/>
          <w:sz w:val="24"/>
          <w:szCs w:val="24"/>
          <w:u w:val="single"/>
        </w:rPr>
      </w:pPr>
    </w:p>
    <w:p w:rsidR="005968F5" w:rsidRDefault="005968F5" w:rsidP="007B3385">
      <w:pPr>
        <w:shd w:val="clear" w:color="auto" w:fill="FFFFFF"/>
        <w:tabs>
          <w:tab w:val="left" w:leader="underscore" w:pos="11222"/>
        </w:tabs>
        <w:jc w:val="center"/>
        <w:rPr>
          <w:bCs/>
          <w:sz w:val="24"/>
          <w:szCs w:val="24"/>
          <w:u w:val="single"/>
        </w:rPr>
      </w:pPr>
    </w:p>
    <w:p w:rsidR="005968F5" w:rsidRDefault="005968F5" w:rsidP="007B3385">
      <w:pPr>
        <w:shd w:val="clear" w:color="auto" w:fill="FFFFFF"/>
        <w:tabs>
          <w:tab w:val="left" w:leader="underscore" w:pos="11222"/>
        </w:tabs>
        <w:jc w:val="center"/>
        <w:rPr>
          <w:bCs/>
          <w:sz w:val="24"/>
          <w:szCs w:val="24"/>
          <w:u w:val="single"/>
        </w:rPr>
      </w:pPr>
    </w:p>
    <w:p w:rsidR="005968F5" w:rsidRDefault="005968F5" w:rsidP="007B3385">
      <w:pPr>
        <w:shd w:val="clear" w:color="auto" w:fill="FFFFFF"/>
        <w:tabs>
          <w:tab w:val="left" w:leader="underscore" w:pos="11222"/>
        </w:tabs>
        <w:jc w:val="center"/>
        <w:rPr>
          <w:bCs/>
          <w:sz w:val="24"/>
          <w:szCs w:val="24"/>
          <w:u w:val="single"/>
        </w:rPr>
      </w:pPr>
    </w:p>
    <w:p w:rsidR="00890266" w:rsidRDefault="00890266" w:rsidP="007B3385">
      <w:pPr>
        <w:shd w:val="clear" w:color="auto" w:fill="FFFFFF"/>
        <w:tabs>
          <w:tab w:val="left" w:leader="underscore" w:pos="11222"/>
        </w:tabs>
        <w:jc w:val="center"/>
        <w:rPr>
          <w:bCs/>
          <w:sz w:val="24"/>
          <w:szCs w:val="24"/>
          <w:u w:val="single"/>
        </w:rPr>
      </w:pPr>
    </w:p>
    <w:p w:rsidR="00890266" w:rsidRDefault="00890266" w:rsidP="007B3385">
      <w:pPr>
        <w:shd w:val="clear" w:color="auto" w:fill="FFFFFF"/>
        <w:tabs>
          <w:tab w:val="left" w:leader="underscore" w:pos="11222"/>
        </w:tabs>
        <w:jc w:val="center"/>
        <w:rPr>
          <w:bCs/>
          <w:sz w:val="24"/>
          <w:szCs w:val="24"/>
          <w:u w:val="single"/>
        </w:rPr>
      </w:pPr>
    </w:p>
    <w:p w:rsidR="00890266" w:rsidRDefault="00890266" w:rsidP="007B3385">
      <w:pPr>
        <w:shd w:val="clear" w:color="auto" w:fill="FFFFFF"/>
        <w:tabs>
          <w:tab w:val="left" w:leader="underscore" w:pos="11222"/>
        </w:tabs>
        <w:jc w:val="center"/>
        <w:rPr>
          <w:bCs/>
          <w:sz w:val="24"/>
          <w:szCs w:val="24"/>
          <w:u w:val="single"/>
        </w:rPr>
      </w:pPr>
    </w:p>
    <w:p w:rsidR="00890266" w:rsidRDefault="00890266" w:rsidP="007B3385">
      <w:pPr>
        <w:shd w:val="clear" w:color="auto" w:fill="FFFFFF"/>
        <w:tabs>
          <w:tab w:val="left" w:leader="underscore" w:pos="11222"/>
        </w:tabs>
        <w:jc w:val="center"/>
        <w:rPr>
          <w:bCs/>
          <w:sz w:val="24"/>
          <w:szCs w:val="24"/>
          <w:u w:val="single"/>
        </w:rPr>
      </w:pPr>
    </w:p>
    <w:p w:rsidR="00890266" w:rsidRDefault="00890266" w:rsidP="007B3385">
      <w:pPr>
        <w:shd w:val="clear" w:color="auto" w:fill="FFFFFF"/>
        <w:tabs>
          <w:tab w:val="left" w:leader="underscore" w:pos="11222"/>
        </w:tabs>
        <w:jc w:val="center"/>
        <w:rPr>
          <w:bCs/>
          <w:sz w:val="24"/>
          <w:szCs w:val="24"/>
          <w:u w:val="single"/>
        </w:rPr>
      </w:pPr>
    </w:p>
    <w:p w:rsidR="00EA7FF5" w:rsidRPr="00EA7FF5" w:rsidRDefault="00EA7FF5" w:rsidP="00D63FD6">
      <w:pPr>
        <w:pStyle w:val="3"/>
        <w:tabs>
          <w:tab w:val="left" w:pos="7531"/>
        </w:tabs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EA7FF5">
        <w:rPr>
          <w:b w:val="0"/>
          <w:sz w:val="24"/>
          <w:szCs w:val="24"/>
        </w:rPr>
        <w:t>СВЕДЕНИЯ</w:t>
      </w:r>
    </w:p>
    <w:p w:rsidR="00EA7FF5" w:rsidRPr="007A6508" w:rsidRDefault="00EA7FF5" w:rsidP="00D63FD6">
      <w:pPr>
        <w:pStyle w:val="3"/>
        <w:tabs>
          <w:tab w:val="left" w:pos="7531"/>
        </w:tabs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795451">
        <w:rPr>
          <w:b w:val="0"/>
          <w:sz w:val="24"/>
          <w:szCs w:val="24"/>
        </w:rPr>
        <w:t xml:space="preserve">о </w:t>
      </w:r>
      <w:r>
        <w:rPr>
          <w:b w:val="0"/>
          <w:sz w:val="24"/>
          <w:szCs w:val="24"/>
        </w:rPr>
        <w:t>достижении</w:t>
      </w:r>
      <w:r w:rsidRPr="00795451">
        <w:rPr>
          <w:b w:val="0"/>
          <w:sz w:val="24"/>
          <w:szCs w:val="24"/>
        </w:rPr>
        <w:t xml:space="preserve"> значени</w:t>
      </w:r>
      <w:r>
        <w:rPr>
          <w:b w:val="0"/>
          <w:sz w:val="24"/>
          <w:szCs w:val="24"/>
        </w:rPr>
        <w:t>й</w:t>
      </w:r>
      <w:r w:rsidRPr="00795451">
        <w:rPr>
          <w:b w:val="0"/>
          <w:sz w:val="24"/>
          <w:szCs w:val="24"/>
        </w:rPr>
        <w:t xml:space="preserve"> целевых показателей (индикаторов) результативности подпрограммы </w:t>
      </w:r>
      <w:r>
        <w:rPr>
          <w:b w:val="0"/>
          <w:sz w:val="24"/>
          <w:szCs w:val="24"/>
        </w:rPr>
        <w:t>муниципальной программы</w:t>
      </w:r>
    </w:p>
    <w:p w:rsidR="00EA7FF5" w:rsidRPr="00EA7FF5" w:rsidRDefault="00EA7FF5" w:rsidP="00D63FD6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A7FF5">
        <w:rPr>
          <w:rFonts w:ascii="Times New Roman" w:hAnsi="Times New Roman" w:cs="Times New Roman"/>
          <w:sz w:val="24"/>
          <w:szCs w:val="24"/>
          <w:u w:val="single"/>
        </w:rPr>
        <w:t xml:space="preserve">«Развитие туризма на </w:t>
      </w:r>
      <w:proofErr w:type="gramStart"/>
      <w:r w:rsidRPr="00EA7FF5">
        <w:rPr>
          <w:rFonts w:ascii="Times New Roman" w:hAnsi="Times New Roman" w:cs="Times New Roman"/>
          <w:sz w:val="24"/>
          <w:szCs w:val="24"/>
          <w:u w:val="single"/>
        </w:rPr>
        <w:t>территории</w:t>
      </w:r>
      <w:proofErr w:type="gramEnd"/>
      <w:r w:rsidRPr="00EA7FF5">
        <w:rPr>
          <w:rFonts w:ascii="Times New Roman" w:hAnsi="Times New Roman" w:cs="Times New Roman"/>
          <w:sz w:val="24"/>
          <w:szCs w:val="24"/>
          <w:u w:val="single"/>
        </w:rPr>
        <w:t xml:space="preserve"> ЗАТО Северск»</w:t>
      </w:r>
      <w:r w:rsidRPr="00EA7FF5">
        <w:rPr>
          <w:rFonts w:ascii="Times New Roman" w:hAnsi="Times New Roman" w:cs="Times New Roman"/>
          <w:sz w:val="24"/>
          <w:szCs w:val="24"/>
        </w:rPr>
        <w:t xml:space="preserve"> </w:t>
      </w:r>
      <w:r w:rsidRPr="00EA7FF5">
        <w:rPr>
          <w:rFonts w:ascii="Times New Roman" w:hAnsi="Times New Roman" w:cs="Times New Roman"/>
          <w:bCs/>
          <w:sz w:val="24"/>
          <w:szCs w:val="24"/>
          <w:u w:val="single"/>
        </w:rPr>
        <w:t>в 20</w:t>
      </w:r>
      <w:r w:rsidR="00890266">
        <w:rPr>
          <w:rFonts w:ascii="Times New Roman" w:hAnsi="Times New Roman" w:cs="Times New Roman"/>
          <w:bCs/>
          <w:sz w:val="24"/>
          <w:szCs w:val="24"/>
          <w:u w:val="single"/>
        </w:rPr>
        <w:t>2</w:t>
      </w:r>
      <w:r w:rsidR="00C6530A">
        <w:rPr>
          <w:rFonts w:ascii="Times New Roman" w:hAnsi="Times New Roman" w:cs="Times New Roman"/>
          <w:bCs/>
          <w:sz w:val="24"/>
          <w:szCs w:val="24"/>
          <w:u w:val="single"/>
        </w:rPr>
        <w:t>2</w:t>
      </w:r>
      <w:r w:rsidRPr="00EA7FF5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году</w:t>
      </w:r>
    </w:p>
    <w:p w:rsidR="001678FA" w:rsidRDefault="00EA7FF5" w:rsidP="00EA7FF5">
      <w:pPr>
        <w:shd w:val="clear" w:color="auto" w:fill="FFFFFF"/>
        <w:spacing w:before="5"/>
        <w:ind w:left="5670"/>
        <w:rPr>
          <w:rFonts w:ascii="Times New Roman" w:hAnsi="Times New Roman"/>
          <w:spacing w:val="-1"/>
        </w:rPr>
      </w:pPr>
      <w:r w:rsidRPr="001678FA">
        <w:rPr>
          <w:rFonts w:ascii="Times New Roman" w:hAnsi="Times New Roman"/>
          <w:spacing w:val="-1"/>
        </w:rPr>
        <w:t>(наименование подпрограммы муниципальной программы)</w:t>
      </w:r>
    </w:p>
    <w:p w:rsidR="00F94F51" w:rsidRDefault="00F94F51" w:rsidP="00EA7FF5">
      <w:pPr>
        <w:shd w:val="clear" w:color="auto" w:fill="FFFFFF"/>
        <w:spacing w:before="5"/>
        <w:ind w:left="5670"/>
        <w:rPr>
          <w:rFonts w:ascii="Times New Roman" w:hAnsi="Times New Roman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431"/>
        <w:gridCol w:w="709"/>
        <w:gridCol w:w="1701"/>
        <w:gridCol w:w="1843"/>
        <w:gridCol w:w="1672"/>
        <w:gridCol w:w="2835"/>
        <w:gridCol w:w="2126"/>
      </w:tblGrid>
      <w:tr w:rsidR="00890266" w:rsidRPr="00D27B6F" w:rsidTr="00680C98">
        <w:trPr>
          <w:trHeight w:val="389"/>
        </w:trPr>
        <w:tc>
          <w:tcPr>
            <w:tcW w:w="675" w:type="dxa"/>
            <w:vMerge w:val="restart"/>
          </w:tcPr>
          <w:p w:rsidR="00890266" w:rsidRPr="00D27B6F" w:rsidRDefault="00890266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431" w:type="dxa"/>
            <w:vMerge w:val="restart"/>
          </w:tcPr>
          <w:p w:rsidR="00890266" w:rsidRPr="00D27B6F" w:rsidRDefault="00890266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709" w:type="dxa"/>
            <w:vMerge w:val="restart"/>
            <w:textDirection w:val="btLr"/>
          </w:tcPr>
          <w:p w:rsidR="00890266" w:rsidRPr="00D27B6F" w:rsidRDefault="00890266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051" w:type="dxa"/>
            <w:gridSpan w:val="4"/>
          </w:tcPr>
          <w:p w:rsidR="00890266" w:rsidRPr="00D27B6F" w:rsidRDefault="00890266" w:rsidP="00C209C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 xml:space="preserve">Значения целевых показателей (индикаторов) </w:t>
            </w:r>
            <w:r w:rsidRPr="00D27B6F">
              <w:rPr>
                <w:rFonts w:ascii="Times New Roman" w:hAnsi="Times New Roman"/>
                <w:sz w:val="24"/>
                <w:szCs w:val="24"/>
              </w:rPr>
              <w:br/>
              <w:t>результативности муниципальной  программы</w:t>
            </w:r>
          </w:p>
        </w:tc>
        <w:tc>
          <w:tcPr>
            <w:tcW w:w="2126" w:type="dxa"/>
            <w:vMerge w:val="restart"/>
          </w:tcPr>
          <w:p w:rsidR="00890266" w:rsidRPr="00D27B6F" w:rsidRDefault="00890266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 xml:space="preserve">Обоснование отклонений  </w:t>
            </w:r>
            <w:r w:rsidRPr="00D27B6F">
              <w:rPr>
                <w:rFonts w:ascii="Times New Roman" w:hAnsi="Times New Roman"/>
                <w:sz w:val="24"/>
                <w:szCs w:val="24"/>
              </w:rPr>
              <w:br/>
              <w:t xml:space="preserve"> значений показателей</w:t>
            </w:r>
            <w:r w:rsidRPr="00D27B6F">
              <w:rPr>
                <w:rFonts w:ascii="Times New Roman" w:hAnsi="Times New Roman"/>
                <w:sz w:val="24"/>
                <w:szCs w:val="24"/>
              </w:rPr>
              <w:br/>
              <w:t xml:space="preserve"> (индикаторов) на конец </w:t>
            </w:r>
            <w:r w:rsidRPr="00D27B6F">
              <w:rPr>
                <w:rFonts w:ascii="Times New Roman" w:hAnsi="Times New Roman"/>
                <w:sz w:val="24"/>
                <w:szCs w:val="24"/>
              </w:rPr>
              <w:br/>
              <w:t xml:space="preserve"> отчетного года </w:t>
            </w:r>
            <w:r w:rsidRPr="00D27B6F">
              <w:rPr>
                <w:rFonts w:ascii="Times New Roman" w:hAnsi="Times New Roman"/>
                <w:sz w:val="24"/>
                <w:szCs w:val="24"/>
              </w:rPr>
              <w:br/>
              <w:t>(при наличии)</w:t>
            </w:r>
          </w:p>
        </w:tc>
      </w:tr>
      <w:tr w:rsidR="00890266" w:rsidRPr="00D27B6F" w:rsidTr="00680C98">
        <w:trPr>
          <w:trHeight w:val="144"/>
        </w:trPr>
        <w:tc>
          <w:tcPr>
            <w:tcW w:w="675" w:type="dxa"/>
            <w:vMerge/>
          </w:tcPr>
          <w:p w:rsidR="00890266" w:rsidRPr="00D27B6F" w:rsidRDefault="00890266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1" w:type="dxa"/>
            <w:vMerge/>
          </w:tcPr>
          <w:p w:rsidR="00890266" w:rsidRPr="00D27B6F" w:rsidRDefault="00890266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90266" w:rsidRPr="00D27B6F" w:rsidRDefault="00890266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890266" w:rsidRPr="00D27B6F" w:rsidRDefault="00D27949" w:rsidP="00D2794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</w:t>
            </w:r>
            <w:r w:rsidR="00890266" w:rsidRPr="00D27B6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6350" w:type="dxa"/>
            <w:gridSpan w:val="3"/>
          </w:tcPr>
          <w:p w:rsidR="00890266" w:rsidRPr="00D27B6F" w:rsidRDefault="00D27949" w:rsidP="00D2794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="00890266" w:rsidRPr="00D27B6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vMerge/>
          </w:tcPr>
          <w:p w:rsidR="00890266" w:rsidRPr="00D27B6F" w:rsidRDefault="00890266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30A" w:rsidRPr="00D27B6F" w:rsidTr="005C0E6A">
        <w:trPr>
          <w:trHeight w:val="1384"/>
        </w:trPr>
        <w:tc>
          <w:tcPr>
            <w:tcW w:w="675" w:type="dxa"/>
            <w:vMerge/>
          </w:tcPr>
          <w:p w:rsidR="00C6530A" w:rsidRPr="00D27B6F" w:rsidRDefault="00C6530A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1" w:type="dxa"/>
            <w:vMerge/>
          </w:tcPr>
          <w:p w:rsidR="00C6530A" w:rsidRPr="00D27B6F" w:rsidRDefault="00C6530A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6530A" w:rsidRPr="00D27B6F" w:rsidRDefault="00C6530A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6530A" w:rsidRPr="00D27B6F" w:rsidRDefault="00C6530A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6530A" w:rsidRDefault="00C6530A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</w:p>
          <w:p w:rsidR="00C6530A" w:rsidRPr="00D27B6F" w:rsidRDefault="00C6530A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C6530A" w:rsidRPr="00D27B6F" w:rsidRDefault="00C6530A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835" w:type="dxa"/>
          </w:tcPr>
          <w:p w:rsidR="00C6530A" w:rsidRPr="00D27B6F" w:rsidRDefault="00C6530A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оценка достижения показателя</w:t>
            </w:r>
          </w:p>
          <w:p w:rsidR="00C6530A" w:rsidRPr="00D27B6F" w:rsidRDefault="00C6530A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B6F">
              <w:rPr>
                <w:rFonts w:ascii="Times New Roman" w:hAnsi="Times New Roman"/>
                <w:sz w:val="24"/>
                <w:szCs w:val="24"/>
              </w:rPr>
              <w:t>(факт/план)</w:t>
            </w:r>
          </w:p>
        </w:tc>
        <w:tc>
          <w:tcPr>
            <w:tcW w:w="2126" w:type="dxa"/>
            <w:vMerge/>
          </w:tcPr>
          <w:p w:rsidR="00C6530A" w:rsidRPr="00D27B6F" w:rsidRDefault="00C6530A" w:rsidP="00957B2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C98" w:rsidRPr="00D27B6F" w:rsidTr="00471FC2">
        <w:trPr>
          <w:trHeight w:val="255"/>
        </w:trPr>
        <w:tc>
          <w:tcPr>
            <w:tcW w:w="14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98" w:rsidRPr="00680C98" w:rsidRDefault="00680C98" w:rsidP="00680C98">
            <w:pPr>
              <w:rPr>
                <w:rFonts w:ascii="Times New Roman" w:hAnsi="Times New Roman"/>
                <w:sz w:val="24"/>
                <w:szCs w:val="24"/>
              </w:rPr>
            </w:pPr>
            <w:r w:rsidRPr="00680C98">
              <w:rPr>
                <w:rFonts w:ascii="Times New Roman" w:hAnsi="Times New Roman"/>
                <w:sz w:val="24"/>
                <w:szCs w:val="24"/>
              </w:rPr>
              <w:t>Целевые показатели подпрограммы 2 «Развитие туризма на территории ЗАТО Северск»</w:t>
            </w:r>
          </w:p>
        </w:tc>
      </w:tr>
      <w:tr w:rsidR="00680C98" w:rsidRPr="00D27B6F" w:rsidTr="005C0E6A">
        <w:trPr>
          <w:trHeight w:val="567"/>
        </w:trPr>
        <w:tc>
          <w:tcPr>
            <w:tcW w:w="675" w:type="dxa"/>
          </w:tcPr>
          <w:p w:rsidR="00680C98" w:rsidRPr="00843FF6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31" w:type="dxa"/>
          </w:tcPr>
          <w:p w:rsidR="00680C98" w:rsidRPr="00B647F2" w:rsidRDefault="00680C98" w:rsidP="00680C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Число </w:t>
            </w:r>
            <w:r w:rsidRPr="00B647F2">
              <w:rPr>
                <w:rFonts w:ascii="Times New Roman" w:hAnsi="Times New Roman"/>
                <w:sz w:val="24"/>
                <w:szCs w:val="24"/>
              </w:rPr>
              <w:t>иногородних туристов, посетивших туристские объекты ЗАТО Северск</w:t>
            </w:r>
          </w:p>
        </w:tc>
        <w:tc>
          <w:tcPr>
            <w:tcW w:w="709" w:type="dxa"/>
          </w:tcPr>
          <w:p w:rsidR="00680C98" w:rsidRPr="00D27B6F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чел.</w:t>
            </w:r>
          </w:p>
        </w:tc>
        <w:tc>
          <w:tcPr>
            <w:tcW w:w="1701" w:type="dxa"/>
          </w:tcPr>
          <w:p w:rsidR="00680C98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</w:tcPr>
          <w:p w:rsidR="00680C98" w:rsidRPr="00D27B6F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  <w:p w:rsidR="00680C98" w:rsidRPr="00D27B6F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680C98" w:rsidRPr="00D27B6F" w:rsidRDefault="00680C98" w:rsidP="005C0E6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BF6A1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</w:tcPr>
          <w:p w:rsidR="00680C98" w:rsidRPr="00D27B6F" w:rsidRDefault="00BF6A12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0,97</w:t>
            </w:r>
          </w:p>
        </w:tc>
        <w:tc>
          <w:tcPr>
            <w:tcW w:w="2126" w:type="dxa"/>
          </w:tcPr>
          <w:p w:rsidR="00680C98" w:rsidRPr="00D27B6F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C98" w:rsidRPr="00D27B6F" w:rsidTr="001F375E">
        <w:trPr>
          <w:trHeight w:val="70"/>
        </w:trPr>
        <w:tc>
          <w:tcPr>
            <w:tcW w:w="10031" w:type="dxa"/>
            <w:gridSpan w:val="6"/>
          </w:tcPr>
          <w:p w:rsidR="00680C98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значений оценки достижения показателей цели подпрограммы 1 Программы</w:t>
            </w:r>
          </w:p>
        </w:tc>
        <w:tc>
          <w:tcPr>
            <w:tcW w:w="2835" w:type="dxa"/>
          </w:tcPr>
          <w:p w:rsidR="00680C98" w:rsidRDefault="00BF6A12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0,97</w:t>
            </w:r>
          </w:p>
        </w:tc>
        <w:tc>
          <w:tcPr>
            <w:tcW w:w="2126" w:type="dxa"/>
          </w:tcPr>
          <w:p w:rsidR="00680C98" w:rsidRPr="00D27B6F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C98" w:rsidRPr="00D27B6F" w:rsidTr="00471FC2">
        <w:trPr>
          <w:trHeight w:val="567"/>
        </w:trPr>
        <w:tc>
          <w:tcPr>
            <w:tcW w:w="14992" w:type="dxa"/>
            <w:gridSpan w:val="8"/>
          </w:tcPr>
          <w:p w:rsidR="00680C98" w:rsidRPr="00680C98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80C98">
              <w:rPr>
                <w:rFonts w:ascii="Times New Roman" w:hAnsi="Times New Roman"/>
                <w:sz w:val="24"/>
                <w:szCs w:val="24"/>
              </w:rPr>
              <w:t>Целевые показатели задачи 1 «Реконструкция и благоустройство существующих объектов туристской инфраструктуры, строительство новых объектов» подпрограммы 2</w:t>
            </w:r>
          </w:p>
        </w:tc>
      </w:tr>
      <w:tr w:rsidR="00680C98" w:rsidRPr="00D27B6F" w:rsidTr="005C0E6A">
        <w:trPr>
          <w:trHeight w:val="567"/>
        </w:trPr>
        <w:tc>
          <w:tcPr>
            <w:tcW w:w="675" w:type="dxa"/>
          </w:tcPr>
          <w:p w:rsidR="00680C98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431" w:type="dxa"/>
          </w:tcPr>
          <w:p w:rsidR="00680C98" w:rsidRPr="00680C98" w:rsidRDefault="00680C98" w:rsidP="00680C98">
            <w:pPr>
              <w:rPr>
                <w:rFonts w:ascii="Times New Roman" w:hAnsi="Times New Roman"/>
                <w:sz w:val="24"/>
                <w:szCs w:val="24"/>
              </w:rPr>
            </w:pPr>
            <w:r w:rsidRPr="00680C98">
              <w:rPr>
                <w:rFonts w:ascii="Times New Roman" w:hAnsi="Times New Roman"/>
                <w:sz w:val="24"/>
                <w:szCs w:val="24"/>
              </w:rPr>
              <w:t>Количество установленных парковых сооружений</w:t>
            </w:r>
          </w:p>
        </w:tc>
        <w:tc>
          <w:tcPr>
            <w:tcW w:w="709" w:type="dxa"/>
          </w:tcPr>
          <w:p w:rsidR="00680C98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701" w:type="dxa"/>
          </w:tcPr>
          <w:p w:rsidR="00680C98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680C98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:rsidR="00680C98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80C98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680C98" w:rsidRPr="00D27B6F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C98" w:rsidRPr="00D27B6F" w:rsidTr="00C6530A">
        <w:trPr>
          <w:trHeight w:val="294"/>
        </w:trPr>
        <w:tc>
          <w:tcPr>
            <w:tcW w:w="14992" w:type="dxa"/>
            <w:gridSpan w:val="8"/>
          </w:tcPr>
          <w:p w:rsidR="00680C98" w:rsidRPr="00D27B6F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п</w:t>
            </w:r>
            <w:r w:rsidRPr="00442D5E">
              <w:rPr>
                <w:rFonts w:ascii="Times New Roman" w:hAnsi="Times New Roman"/>
                <w:sz w:val="24"/>
                <w:szCs w:val="24"/>
              </w:rPr>
              <w:t xml:space="preserve">оказатели задачи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42D5E">
              <w:rPr>
                <w:rFonts w:ascii="Times New Roman" w:hAnsi="Times New Roman"/>
                <w:sz w:val="24"/>
                <w:szCs w:val="24"/>
              </w:rPr>
              <w:t xml:space="preserve"> «Создание условий для развития туризма и поддержка приоритетных направлений туризма»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подпрограммы 2</w:t>
            </w:r>
          </w:p>
        </w:tc>
      </w:tr>
      <w:tr w:rsidR="00680C98" w:rsidRPr="00D27B6F" w:rsidTr="005C0E6A">
        <w:trPr>
          <w:trHeight w:val="567"/>
        </w:trPr>
        <w:tc>
          <w:tcPr>
            <w:tcW w:w="675" w:type="dxa"/>
          </w:tcPr>
          <w:p w:rsidR="00680C98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431" w:type="dxa"/>
          </w:tcPr>
          <w:p w:rsidR="00680C98" w:rsidRDefault="00680C98" w:rsidP="00680C98">
            <w:pPr>
              <w:rPr>
                <w:rFonts w:ascii="Times New Roman" w:hAnsi="Times New Roman"/>
                <w:sz w:val="24"/>
                <w:szCs w:val="24"/>
              </w:rPr>
            </w:pPr>
            <w:r w:rsidRPr="001678FA">
              <w:rPr>
                <w:rFonts w:ascii="Times New Roman" w:hAnsi="Times New Roman"/>
                <w:sz w:val="24"/>
                <w:szCs w:val="24"/>
              </w:rPr>
              <w:t>Количество участников мероприятий по туризму</w:t>
            </w:r>
          </w:p>
        </w:tc>
        <w:tc>
          <w:tcPr>
            <w:tcW w:w="709" w:type="dxa"/>
          </w:tcPr>
          <w:p w:rsidR="00680C98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1701" w:type="dxa"/>
          </w:tcPr>
          <w:p w:rsidR="00680C98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3" w:type="dxa"/>
          </w:tcPr>
          <w:p w:rsidR="00680C98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72" w:type="dxa"/>
          </w:tcPr>
          <w:p w:rsidR="00680C98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835" w:type="dxa"/>
          </w:tcPr>
          <w:p w:rsidR="00680C98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680C98" w:rsidRPr="00D27B6F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C98" w:rsidRPr="00D27B6F" w:rsidTr="00471FC2">
        <w:trPr>
          <w:trHeight w:val="277"/>
        </w:trPr>
        <w:tc>
          <w:tcPr>
            <w:tcW w:w="10031" w:type="dxa"/>
            <w:gridSpan w:val="6"/>
          </w:tcPr>
          <w:p w:rsidR="00680C98" w:rsidRPr="00F372AB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значений оценки достижения целевых показателей задач подпрограммы 2 Программы</w:t>
            </w:r>
          </w:p>
        </w:tc>
        <w:tc>
          <w:tcPr>
            <w:tcW w:w="2835" w:type="dxa"/>
          </w:tcPr>
          <w:p w:rsidR="00680C98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8507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126" w:type="dxa"/>
          </w:tcPr>
          <w:p w:rsidR="00680C98" w:rsidRPr="00D27B6F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C98" w:rsidRPr="00D27B6F" w:rsidTr="001F375E">
        <w:trPr>
          <w:trHeight w:val="257"/>
        </w:trPr>
        <w:tc>
          <w:tcPr>
            <w:tcW w:w="10031" w:type="dxa"/>
            <w:gridSpan w:val="6"/>
          </w:tcPr>
          <w:p w:rsidR="00680C98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достижения показателей цели и решения задач подпрограммы 2 Программы</w:t>
            </w:r>
          </w:p>
        </w:tc>
        <w:tc>
          <w:tcPr>
            <w:tcW w:w="2835" w:type="dxa"/>
          </w:tcPr>
          <w:p w:rsidR="00680C98" w:rsidRDefault="00BF6A12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0,99</w:t>
            </w:r>
          </w:p>
        </w:tc>
        <w:tc>
          <w:tcPr>
            <w:tcW w:w="2126" w:type="dxa"/>
          </w:tcPr>
          <w:p w:rsidR="00680C98" w:rsidRPr="00D27B6F" w:rsidRDefault="00680C98" w:rsidP="00680C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0266" w:rsidRDefault="00890266" w:rsidP="00EA7FF5">
      <w:pPr>
        <w:shd w:val="clear" w:color="auto" w:fill="FFFFFF"/>
        <w:spacing w:before="5"/>
        <w:ind w:left="5670"/>
        <w:rPr>
          <w:rFonts w:ascii="Times New Roman" w:hAnsi="Times New Roman"/>
        </w:rPr>
      </w:pPr>
    </w:p>
    <w:p w:rsidR="00D63FD6" w:rsidRDefault="00D63FD6" w:rsidP="0085396E">
      <w:pPr>
        <w:jc w:val="both"/>
        <w:rPr>
          <w:sz w:val="24"/>
          <w:szCs w:val="24"/>
        </w:rPr>
      </w:pPr>
    </w:p>
    <w:p w:rsidR="00C209C8" w:rsidRDefault="00C209C8" w:rsidP="009E207F">
      <w:pPr>
        <w:jc w:val="both"/>
        <w:rPr>
          <w:rFonts w:ascii="Times New Roman" w:hAnsi="Times New Roman"/>
          <w:sz w:val="24"/>
          <w:szCs w:val="24"/>
        </w:rPr>
        <w:sectPr w:rsidR="00C209C8" w:rsidSect="00D33B47">
          <w:headerReference w:type="even" r:id="rId8"/>
          <w:headerReference w:type="default" r:id="rId9"/>
          <w:pgSz w:w="16840" w:h="11907" w:orient="landscape" w:code="9"/>
          <w:pgMar w:top="1134" w:right="1134" w:bottom="567" w:left="1134" w:header="357" w:footer="720" w:gutter="0"/>
          <w:pgNumType w:start="1"/>
          <w:cols w:space="720"/>
          <w:titlePg/>
          <w:docGrid w:linePitch="272"/>
        </w:sectPr>
      </w:pPr>
    </w:p>
    <w:p w:rsidR="00F076CD" w:rsidRDefault="00963CCE" w:rsidP="00E74D96">
      <w:pPr>
        <w:widowControl w:val="0"/>
        <w:autoSpaceDE w:val="0"/>
        <w:autoSpaceDN w:val="0"/>
        <w:adjustRightInd w:val="0"/>
        <w:ind w:right="-29"/>
        <w:jc w:val="center"/>
        <w:outlineLvl w:val="2"/>
        <w:rPr>
          <w:sz w:val="24"/>
          <w:szCs w:val="24"/>
        </w:rPr>
      </w:pPr>
      <w:r w:rsidRPr="00CA09C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-457200</wp:posOffset>
                </wp:positionV>
                <wp:extent cx="527050" cy="228600"/>
                <wp:effectExtent l="3810" t="0" r="2540" b="381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0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5397" w:rsidRPr="00D2002D" w:rsidRDefault="00F15397" w:rsidP="00D2002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95pt;margin-top:-36pt;width:41.5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0nTtQIAALg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" filled="f" stroked="f">
                <v:textbox>
                  <w:txbxContent>
                    <w:p w:rsidR="00F15397" w:rsidRPr="00D2002D" w:rsidRDefault="00F15397" w:rsidP="00D2002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076CD">
        <w:rPr>
          <w:sz w:val="24"/>
          <w:szCs w:val="24"/>
        </w:rPr>
        <w:t xml:space="preserve">ИНФОРМАЦИЯ </w:t>
      </w:r>
      <w:r w:rsidR="00F076CD">
        <w:rPr>
          <w:sz w:val="24"/>
          <w:szCs w:val="24"/>
        </w:rPr>
        <w:br/>
        <w:t xml:space="preserve">о финансировании </w:t>
      </w:r>
      <w:r w:rsidR="00F076CD" w:rsidRPr="006A4EA3">
        <w:rPr>
          <w:sz w:val="24"/>
          <w:szCs w:val="24"/>
        </w:rPr>
        <w:t>реализации муниципальной</w:t>
      </w:r>
      <w:r w:rsidR="00F076CD" w:rsidRPr="00795451">
        <w:rPr>
          <w:sz w:val="24"/>
          <w:szCs w:val="24"/>
        </w:rPr>
        <w:t xml:space="preserve"> программы</w:t>
      </w:r>
    </w:p>
    <w:p w:rsidR="00834038" w:rsidRDefault="00834038" w:rsidP="00C234EA">
      <w:pPr>
        <w:shd w:val="clear" w:color="auto" w:fill="FFFFFF"/>
        <w:spacing w:before="5"/>
        <w:jc w:val="center"/>
        <w:rPr>
          <w:spacing w:val="-1"/>
          <w:sz w:val="24"/>
          <w:szCs w:val="24"/>
        </w:rPr>
      </w:pPr>
      <w:r w:rsidRPr="00834038">
        <w:rPr>
          <w:spacing w:val="-1"/>
          <w:sz w:val="24"/>
          <w:szCs w:val="24"/>
        </w:rPr>
        <w:t>«Р</w:t>
      </w:r>
      <w:r w:rsidRPr="00834038">
        <w:rPr>
          <w:spacing w:val="-1"/>
          <w:sz w:val="24"/>
          <w:szCs w:val="24"/>
          <w:u w:val="single"/>
        </w:rPr>
        <w:t xml:space="preserve">азвитие культуры и туризма в ЗАТО </w:t>
      </w:r>
      <w:proofErr w:type="spellStart"/>
      <w:proofErr w:type="gramStart"/>
      <w:r w:rsidRPr="00834038">
        <w:rPr>
          <w:spacing w:val="-1"/>
          <w:sz w:val="24"/>
          <w:szCs w:val="24"/>
          <w:u w:val="single"/>
        </w:rPr>
        <w:t>Северск»</w:t>
      </w:r>
      <w:r w:rsidR="00F076CD" w:rsidRPr="00834038">
        <w:rPr>
          <w:spacing w:val="-1"/>
          <w:sz w:val="24"/>
          <w:szCs w:val="24"/>
        </w:rPr>
        <w:t>_</w:t>
      </w:r>
      <w:proofErr w:type="gramEnd"/>
      <w:r w:rsidR="0086589E">
        <w:rPr>
          <w:spacing w:val="-1"/>
          <w:sz w:val="24"/>
          <w:szCs w:val="24"/>
        </w:rPr>
        <w:t>за</w:t>
      </w:r>
      <w:proofErr w:type="spellEnd"/>
      <w:r w:rsidR="0086589E">
        <w:rPr>
          <w:spacing w:val="-1"/>
          <w:sz w:val="24"/>
          <w:szCs w:val="24"/>
        </w:rPr>
        <w:t xml:space="preserve"> 20</w:t>
      </w:r>
      <w:r w:rsidR="0014407D">
        <w:rPr>
          <w:spacing w:val="-1"/>
          <w:sz w:val="24"/>
          <w:szCs w:val="24"/>
        </w:rPr>
        <w:t>2</w:t>
      </w:r>
      <w:r w:rsidR="00680C98">
        <w:rPr>
          <w:spacing w:val="-1"/>
          <w:sz w:val="24"/>
          <w:szCs w:val="24"/>
        </w:rPr>
        <w:t>2</w:t>
      </w:r>
      <w:r w:rsidR="0086589E">
        <w:rPr>
          <w:spacing w:val="-1"/>
          <w:sz w:val="24"/>
          <w:szCs w:val="24"/>
        </w:rPr>
        <w:t xml:space="preserve"> г.</w:t>
      </w:r>
    </w:p>
    <w:p w:rsidR="00623D8F" w:rsidRDefault="00834038" w:rsidP="00CA09C5">
      <w:pPr>
        <w:shd w:val="clear" w:color="auto" w:fill="FFFFFF"/>
        <w:spacing w:before="5"/>
        <w:jc w:val="center"/>
        <w:rPr>
          <w:spacing w:val="-1"/>
        </w:rPr>
      </w:pPr>
      <w:r w:rsidRPr="00834038">
        <w:rPr>
          <w:spacing w:val="-1"/>
        </w:rPr>
        <w:t>(наим</w:t>
      </w:r>
      <w:r w:rsidR="00F076CD" w:rsidRPr="00834038">
        <w:rPr>
          <w:spacing w:val="-1"/>
        </w:rPr>
        <w:t>енование</w:t>
      </w:r>
      <w:r w:rsidR="00F076CD" w:rsidRPr="00795451">
        <w:rPr>
          <w:spacing w:val="-1"/>
        </w:rPr>
        <w:t xml:space="preserve"> муниципальной программы)</w:t>
      </w:r>
    </w:p>
    <w:p w:rsidR="00362C1E" w:rsidRPr="0089322C" w:rsidRDefault="00362C1E" w:rsidP="00CA09C5">
      <w:pPr>
        <w:shd w:val="clear" w:color="auto" w:fill="FFFFFF"/>
        <w:spacing w:before="5"/>
        <w:jc w:val="center"/>
      </w:pPr>
    </w:p>
    <w:tbl>
      <w:tblPr>
        <w:tblW w:w="10206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3878"/>
        <w:gridCol w:w="2126"/>
        <w:gridCol w:w="2207"/>
        <w:gridCol w:w="1275"/>
      </w:tblGrid>
      <w:tr w:rsidR="00F076CD" w:rsidRPr="00D55343" w:rsidTr="00517A16">
        <w:trPr>
          <w:trHeight w:val="259"/>
          <w:tblCellSpacing w:w="5" w:type="nil"/>
        </w:trPr>
        <w:tc>
          <w:tcPr>
            <w:tcW w:w="720" w:type="dxa"/>
            <w:vMerge w:val="restart"/>
          </w:tcPr>
          <w:p w:rsidR="00F076CD" w:rsidRPr="00D55343" w:rsidRDefault="00F076CD" w:rsidP="001407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55343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F076CD" w:rsidRPr="00D55343" w:rsidRDefault="00F076CD" w:rsidP="001407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55343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3878" w:type="dxa"/>
            <w:vMerge w:val="restart"/>
          </w:tcPr>
          <w:p w:rsidR="00F076CD" w:rsidRPr="00D55343" w:rsidRDefault="00F076CD" w:rsidP="001407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55343">
              <w:rPr>
                <w:rFonts w:ascii="Times New Roman" w:hAnsi="Times New Roman"/>
                <w:sz w:val="22"/>
                <w:szCs w:val="22"/>
              </w:rPr>
              <w:t>Наименования</w:t>
            </w:r>
          </w:p>
          <w:p w:rsidR="00F076CD" w:rsidRPr="00D55343" w:rsidRDefault="00F076CD" w:rsidP="001407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55343">
              <w:rPr>
                <w:rFonts w:ascii="Times New Roman" w:hAnsi="Times New Roman"/>
                <w:sz w:val="22"/>
                <w:szCs w:val="22"/>
              </w:rPr>
              <w:t>подпрограммы, ведомственной целевой программы, основного мероприятия, мероприятия</w:t>
            </w:r>
          </w:p>
        </w:tc>
        <w:tc>
          <w:tcPr>
            <w:tcW w:w="5608" w:type="dxa"/>
            <w:gridSpan w:val="3"/>
          </w:tcPr>
          <w:p w:rsidR="00F076CD" w:rsidRPr="00D55343" w:rsidRDefault="00F076CD" w:rsidP="001678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55343">
              <w:rPr>
                <w:rFonts w:ascii="Times New Roman" w:hAnsi="Times New Roman"/>
                <w:sz w:val="22"/>
                <w:szCs w:val="22"/>
              </w:rPr>
              <w:t>Объем</w:t>
            </w:r>
            <w:r w:rsidR="001678F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55343">
              <w:rPr>
                <w:rFonts w:ascii="Times New Roman" w:hAnsi="Times New Roman"/>
                <w:sz w:val="22"/>
                <w:szCs w:val="22"/>
              </w:rPr>
              <w:t>финансирования (тыс.рублей)</w:t>
            </w:r>
          </w:p>
        </w:tc>
      </w:tr>
      <w:tr w:rsidR="00F076CD" w:rsidRPr="00D55343" w:rsidTr="00517A16">
        <w:trPr>
          <w:trHeight w:val="807"/>
          <w:tblCellSpacing w:w="5" w:type="nil"/>
        </w:trPr>
        <w:tc>
          <w:tcPr>
            <w:tcW w:w="720" w:type="dxa"/>
            <w:vMerge/>
          </w:tcPr>
          <w:p w:rsidR="00F076CD" w:rsidRPr="00D55343" w:rsidRDefault="00F076CD" w:rsidP="0014075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78" w:type="dxa"/>
            <w:vMerge/>
          </w:tcPr>
          <w:p w:rsidR="00F076CD" w:rsidRPr="00D55343" w:rsidRDefault="00F076CD" w:rsidP="001407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:rsidR="0010546F" w:rsidRPr="00D55343" w:rsidRDefault="00F076CD" w:rsidP="00517A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55343">
              <w:rPr>
                <w:rFonts w:ascii="Times New Roman" w:hAnsi="Times New Roman"/>
                <w:sz w:val="22"/>
                <w:szCs w:val="22"/>
              </w:rPr>
              <w:t>утвержденные расходы на реализацию программы в отчетном году</w:t>
            </w:r>
          </w:p>
        </w:tc>
        <w:tc>
          <w:tcPr>
            <w:tcW w:w="2207" w:type="dxa"/>
          </w:tcPr>
          <w:p w:rsidR="00F076CD" w:rsidRPr="00D55343" w:rsidRDefault="00F076CD" w:rsidP="00BE121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5343"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фактические расходы на реализацию программы в отчетном году</w:t>
            </w:r>
          </w:p>
        </w:tc>
        <w:tc>
          <w:tcPr>
            <w:tcW w:w="1275" w:type="dxa"/>
          </w:tcPr>
          <w:p w:rsidR="00F076CD" w:rsidRPr="00D55343" w:rsidRDefault="00F076CD" w:rsidP="00B856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55343">
              <w:rPr>
                <w:rFonts w:ascii="Times New Roman" w:hAnsi="Times New Roman"/>
                <w:sz w:val="22"/>
                <w:szCs w:val="22"/>
              </w:rPr>
              <w:t>Степень освоения средств</w:t>
            </w:r>
          </w:p>
        </w:tc>
      </w:tr>
      <w:tr w:rsidR="00F076CD" w:rsidRPr="00D55343" w:rsidTr="00517A16">
        <w:trPr>
          <w:tblCellSpacing w:w="5" w:type="nil"/>
        </w:trPr>
        <w:tc>
          <w:tcPr>
            <w:tcW w:w="720" w:type="dxa"/>
          </w:tcPr>
          <w:p w:rsidR="00F076CD" w:rsidRPr="00D55343" w:rsidRDefault="00F076CD" w:rsidP="001407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5534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878" w:type="dxa"/>
          </w:tcPr>
          <w:p w:rsidR="00F076CD" w:rsidRPr="00D55343" w:rsidRDefault="00F076CD" w:rsidP="001407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5534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F076CD" w:rsidRPr="00D55343" w:rsidRDefault="00F076CD" w:rsidP="001407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55343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207" w:type="dxa"/>
          </w:tcPr>
          <w:p w:rsidR="00F076CD" w:rsidRPr="00D55343" w:rsidRDefault="00F076CD" w:rsidP="001407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55343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F076CD" w:rsidRPr="00D55343" w:rsidRDefault="00F076CD" w:rsidP="001407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55343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A61DB8" w:rsidRPr="00D55343" w:rsidTr="00517A16">
        <w:trPr>
          <w:trHeight w:val="567"/>
          <w:tblCellSpacing w:w="5" w:type="nil"/>
        </w:trPr>
        <w:tc>
          <w:tcPr>
            <w:tcW w:w="720" w:type="dxa"/>
          </w:tcPr>
          <w:p w:rsidR="00A61DB8" w:rsidRPr="00D55343" w:rsidRDefault="00A61DB8" w:rsidP="00A61D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55343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3878" w:type="dxa"/>
          </w:tcPr>
          <w:p w:rsidR="00A61DB8" w:rsidRPr="00A47D76" w:rsidRDefault="00A61DB8" w:rsidP="00067BE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A47D76">
              <w:rPr>
                <w:rFonts w:ascii="Times New Roman" w:hAnsi="Times New Roman"/>
                <w:sz w:val="22"/>
                <w:szCs w:val="22"/>
              </w:rPr>
              <w:t>Подпрограмма 1</w:t>
            </w:r>
            <w:r w:rsidR="00067BEA" w:rsidRPr="00A47D76">
              <w:rPr>
                <w:rFonts w:ascii="Times New Roman" w:hAnsi="Times New Roman"/>
                <w:sz w:val="22"/>
                <w:szCs w:val="22"/>
              </w:rPr>
              <w:t>«Развитие культуры в ЗАТО Северск»</w:t>
            </w:r>
            <w:r w:rsidRPr="00A47D76">
              <w:rPr>
                <w:rFonts w:ascii="Times New Roman" w:hAnsi="Times New Roman"/>
                <w:sz w:val="22"/>
                <w:szCs w:val="22"/>
              </w:rPr>
              <w:t xml:space="preserve">, всего, в </w:t>
            </w:r>
            <w:proofErr w:type="spellStart"/>
            <w:r w:rsidRPr="00A47D76">
              <w:rPr>
                <w:rFonts w:ascii="Times New Roman" w:hAnsi="Times New Roman"/>
                <w:sz w:val="22"/>
                <w:szCs w:val="22"/>
              </w:rPr>
              <w:t>т.ч</w:t>
            </w:r>
            <w:proofErr w:type="spellEnd"/>
            <w:r w:rsidRPr="00A47D76">
              <w:rPr>
                <w:rFonts w:ascii="Times New Roman" w:hAnsi="Times New Roman"/>
                <w:sz w:val="22"/>
                <w:szCs w:val="22"/>
              </w:rPr>
              <w:t>.:</w:t>
            </w:r>
          </w:p>
        </w:tc>
        <w:tc>
          <w:tcPr>
            <w:tcW w:w="2126" w:type="dxa"/>
          </w:tcPr>
          <w:p w:rsidR="00A61DB8" w:rsidRPr="00517A16" w:rsidRDefault="00517A16" w:rsidP="00A61D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7A16">
              <w:rPr>
                <w:rFonts w:ascii="Times New Roman" w:hAnsi="Times New Roman"/>
                <w:sz w:val="22"/>
                <w:szCs w:val="22"/>
              </w:rPr>
              <w:t>577 903,35</w:t>
            </w:r>
          </w:p>
        </w:tc>
        <w:tc>
          <w:tcPr>
            <w:tcW w:w="2207" w:type="dxa"/>
          </w:tcPr>
          <w:p w:rsidR="00A61DB8" w:rsidRPr="00E74D96" w:rsidRDefault="00517A16" w:rsidP="00F85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577</w:t>
            </w:r>
            <w:r w:rsidR="00F8507D">
              <w:rPr>
                <w:rFonts w:ascii="Times New Roman" w:hAnsi="Times New Roman"/>
                <w:sz w:val="22"/>
                <w:szCs w:val="22"/>
              </w:rPr>
              <w:t> 675,35</w:t>
            </w:r>
          </w:p>
        </w:tc>
        <w:tc>
          <w:tcPr>
            <w:tcW w:w="1275" w:type="dxa"/>
          </w:tcPr>
          <w:p w:rsidR="00A61DB8" w:rsidRPr="00E74D96" w:rsidRDefault="005E236F" w:rsidP="00A61D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61DB8" w:rsidRPr="00D55343" w:rsidTr="00517A16">
        <w:trPr>
          <w:trHeight w:val="567"/>
          <w:tblCellSpacing w:w="5" w:type="nil"/>
        </w:trPr>
        <w:tc>
          <w:tcPr>
            <w:tcW w:w="720" w:type="dxa"/>
          </w:tcPr>
          <w:p w:rsidR="00A61DB8" w:rsidRPr="00D55343" w:rsidRDefault="00A61DB8" w:rsidP="00A61D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55343">
              <w:rPr>
                <w:rFonts w:ascii="Times New Roman" w:hAnsi="Times New Roman"/>
                <w:sz w:val="22"/>
                <w:szCs w:val="22"/>
              </w:rPr>
              <w:t>1.1</w:t>
            </w:r>
          </w:p>
        </w:tc>
        <w:tc>
          <w:tcPr>
            <w:tcW w:w="3878" w:type="dxa"/>
          </w:tcPr>
          <w:p w:rsidR="00A61DB8" w:rsidRPr="00A47D76" w:rsidRDefault="00A61DB8" w:rsidP="00A61D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A47D76">
              <w:rPr>
                <w:rFonts w:ascii="Times New Roman" w:hAnsi="Times New Roman"/>
                <w:color w:val="000000"/>
                <w:sz w:val="22"/>
                <w:szCs w:val="22"/>
              </w:rPr>
              <w:t>ВЦП «Создание условий для организации досуга и обеспечения населения ЗАТО Северск услугами организаций культуры»</w:t>
            </w:r>
          </w:p>
        </w:tc>
        <w:tc>
          <w:tcPr>
            <w:tcW w:w="2126" w:type="dxa"/>
          </w:tcPr>
          <w:p w:rsidR="00A61DB8" w:rsidRPr="00E74D96" w:rsidRDefault="00E74D96" w:rsidP="00A61D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385 662,00</w:t>
            </w:r>
          </w:p>
        </w:tc>
        <w:tc>
          <w:tcPr>
            <w:tcW w:w="2207" w:type="dxa"/>
          </w:tcPr>
          <w:p w:rsidR="00A61DB8" w:rsidRPr="00EE63FD" w:rsidRDefault="00471FC2" w:rsidP="00A61D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D02E4A">
              <w:rPr>
                <w:rFonts w:ascii="Times New Roman" w:hAnsi="Times New Roman"/>
                <w:sz w:val="22"/>
                <w:szCs w:val="22"/>
              </w:rPr>
              <w:t>385 563,93</w:t>
            </w:r>
          </w:p>
        </w:tc>
        <w:tc>
          <w:tcPr>
            <w:tcW w:w="1275" w:type="dxa"/>
          </w:tcPr>
          <w:p w:rsidR="00A61DB8" w:rsidRPr="00E74D96" w:rsidRDefault="00D22FF3" w:rsidP="00A61DB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4D96">
              <w:rPr>
                <w:sz w:val="22"/>
                <w:szCs w:val="22"/>
              </w:rPr>
              <w:t>1</w:t>
            </w:r>
          </w:p>
        </w:tc>
      </w:tr>
      <w:tr w:rsidR="00A61DB8" w:rsidRPr="00D55343" w:rsidTr="00517A16">
        <w:trPr>
          <w:trHeight w:val="567"/>
          <w:tblCellSpacing w:w="5" w:type="nil"/>
        </w:trPr>
        <w:tc>
          <w:tcPr>
            <w:tcW w:w="720" w:type="dxa"/>
          </w:tcPr>
          <w:p w:rsidR="00A61DB8" w:rsidRPr="00D55343" w:rsidRDefault="00A61DB8" w:rsidP="00A61D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55343">
              <w:rPr>
                <w:rFonts w:ascii="Times New Roman" w:hAnsi="Times New Roman"/>
                <w:sz w:val="22"/>
                <w:szCs w:val="22"/>
              </w:rPr>
              <w:t>1.2</w:t>
            </w:r>
          </w:p>
        </w:tc>
        <w:tc>
          <w:tcPr>
            <w:tcW w:w="3878" w:type="dxa"/>
          </w:tcPr>
          <w:p w:rsidR="00A61DB8" w:rsidRPr="00A47D76" w:rsidRDefault="00A61DB8" w:rsidP="00517A1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A47D7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ВЦП «Организация предоставления дополнительного </w:t>
            </w:r>
            <w:r w:rsidR="00680C98" w:rsidRPr="00A47D76">
              <w:rPr>
                <w:rFonts w:ascii="Times New Roman" w:hAnsi="Times New Roman"/>
                <w:color w:val="000000"/>
                <w:sz w:val="22"/>
                <w:szCs w:val="22"/>
              </w:rPr>
              <w:t>художественного образования</w:t>
            </w:r>
            <w:r w:rsidRPr="00A47D76">
              <w:rPr>
                <w:rFonts w:ascii="Times New Roman" w:hAnsi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126" w:type="dxa"/>
          </w:tcPr>
          <w:p w:rsidR="00A61DB8" w:rsidRPr="00E74D96" w:rsidRDefault="00E74D96" w:rsidP="00A61DB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144 366,58</w:t>
            </w:r>
          </w:p>
        </w:tc>
        <w:tc>
          <w:tcPr>
            <w:tcW w:w="2207" w:type="dxa"/>
          </w:tcPr>
          <w:p w:rsidR="00A61DB8" w:rsidRPr="00E74D96" w:rsidRDefault="00471FC2" w:rsidP="00A61DB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4D96">
              <w:rPr>
                <w:sz w:val="22"/>
                <w:szCs w:val="22"/>
              </w:rPr>
              <w:t>144 355,8</w:t>
            </w:r>
            <w:r w:rsidR="00B7000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A61DB8" w:rsidRPr="00E74D96" w:rsidRDefault="00E74D96" w:rsidP="00A61DB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4D96">
              <w:rPr>
                <w:sz w:val="22"/>
                <w:szCs w:val="22"/>
              </w:rPr>
              <w:t>1</w:t>
            </w:r>
          </w:p>
        </w:tc>
      </w:tr>
      <w:tr w:rsidR="00C47869" w:rsidRPr="00D55343" w:rsidTr="00517A16">
        <w:trPr>
          <w:trHeight w:val="567"/>
          <w:tblCellSpacing w:w="5" w:type="nil"/>
        </w:trPr>
        <w:tc>
          <w:tcPr>
            <w:tcW w:w="720" w:type="dxa"/>
          </w:tcPr>
          <w:p w:rsidR="00C47869" w:rsidRPr="00D55343" w:rsidRDefault="00C47869" w:rsidP="00C478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55343">
              <w:rPr>
                <w:rFonts w:ascii="Times New Roman" w:hAnsi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878" w:type="dxa"/>
          </w:tcPr>
          <w:p w:rsidR="00C47869" w:rsidRPr="00A47D76" w:rsidRDefault="00C47869" w:rsidP="00680C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A47D76">
              <w:rPr>
                <w:color w:val="000000"/>
                <w:sz w:val="22"/>
                <w:szCs w:val="22"/>
              </w:rPr>
              <w:t xml:space="preserve">Основное мероприятие. Организация мероприятий, направленных на развитие материально-технической базы учреждений культуры, в </w:t>
            </w:r>
            <w:proofErr w:type="spellStart"/>
            <w:r w:rsidRPr="00A47D76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A47D76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2126" w:type="dxa"/>
          </w:tcPr>
          <w:p w:rsidR="00C47869" w:rsidRPr="00E74D96" w:rsidRDefault="00471FC2" w:rsidP="00C478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2 690,02</w:t>
            </w:r>
          </w:p>
        </w:tc>
        <w:tc>
          <w:tcPr>
            <w:tcW w:w="2207" w:type="dxa"/>
          </w:tcPr>
          <w:p w:rsidR="00C47869" w:rsidRPr="00E74D96" w:rsidRDefault="00471FC2" w:rsidP="00763A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2 690,02</w:t>
            </w:r>
          </w:p>
        </w:tc>
        <w:tc>
          <w:tcPr>
            <w:tcW w:w="1275" w:type="dxa"/>
          </w:tcPr>
          <w:p w:rsidR="00C47869" w:rsidRPr="00E74D96" w:rsidRDefault="00471FC2" w:rsidP="00C478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4D96">
              <w:rPr>
                <w:sz w:val="22"/>
                <w:szCs w:val="22"/>
              </w:rPr>
              <w:t>1</w:t>
            </w:r>
          </w:p>
        </w:tc>
      </w:tr>
      <w:tr w:rsidR="00C47869" w:rsidRPr="00D55343" w:rsidTr="00517A16">
        <w:trPr>
          <w:trHeight w:val="567"/>
          <w:tblCellSpacing w:w="5" w:type="nil"/>
        </w:trPr>
        <w:tc>
          <w:tcPr>
            <w:tcW w:w="720" w:type="dxa"/>
          </w:tcPr>
          <w:p w:rsidR="00C47869" w:rsidRPr="00D55343" w:rsidRDefault="00C47869" w:rsidP="0014407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1.4.</w:t>
            </w:r>
            <w:r w:rsidR="00471FC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878" w:type="dxa"/>
            <w:tcBorders>
              <w:left w:val="single" w:sz="4" w:space="0" w:color="auto"/>
            </w:tcBorders>
            <w:shd w:val="clear" w:color="auto" w:fill="auto"/>
          </w:tcPr>
          <w:p w:rsidR="00C47869" w:rsidRPr="00A47D76" w:rsidRDefault="00471FC2" w:rsidP="00C47869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2"/>
                <w:szCs w:val="22"/>
              </w:rPr>
            </w:pPr>
            <w:r w:rsidRPr="00A47D76">
              <w:rPr>
                <w:rFonts w:ascii="Times New Roman" w:hAnsi="Times New Roman"/>
                <w:sz w:val="22"/>
                <w:szCs w:val="22"/>
              </w:rPr>
              <w:t>Модернизация ресурсной базы учреждений культуры</w:t>
            </w:r>
          </w:p>
        </w:tc>
        <w:tc>
          <w:tcPr>
            <w:tcW w:w="2126" w:type="dxa"/>
          </w:tcPr>
          <w:p w:rsidR="00C47869" w:rsidRPr="00E74D96" w:rsidRDefault="00471FC2" w:rsidP="00C478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400,00</w:t>
            </w:r>
          </w:p>
        </w:tc>
        <w:tc>
          <w:tcPr>
            <w:tcW w:w="2207" w:type="dxa"/>
          </w:tcPr>
          <w:p w:rsidR="00C47869" w:rsidRPr="00E74D96" w:rsidRDefault="00471FC2" w:rsidP="00C478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400,00</w:t>
            </w:r>
          </w:p>
        </w:tc>
        <w:tc>
          <w:tcPr>
            <w:tcW w:w="1275" w:type="dxa"/>
          </w:tcPr>
          <w:p w:rsidR="00C47869" w:rsidRPr="00E74D96" w:rsidRDefault="00CF625A" w:rsidP="00763A1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4D96">
              <w:rPr>
                <w:sz w:val="22"/>
                <w:szCs w:val="22"/>
              </w:rPr>
              <w:t>1</w:t>
            </w:r>
          </w:p>
        </w:tc>
      </w:tr>
      <w:tr w:rsidR="00C47869" w:rsidRPr="00D55343" w:rsidTr="00517A16">
        <w:trPr>
          <w:trHeight w:val="567"/>
          <w:tblCellSpacing w:w="5" w:type="nil"/>
        </w:trPr>
        <w:tc>
          <w:tcPr>
            <w:tcW w:w="720" w:type="dxa"/>
          </w:tcPr>
          <w:p w:rsidR="00C47869" w:rsidRPr="00D55343" w:rsidRDefault="00C47869" w:rsidP="0014407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1.4.</w:t>
            </w:r>
            <w:r w:rsidR="00471FC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878" w:type="dxa"/>
          </w:tcPr>
          <w:p w:rsidR="00C47869" w:rsidRPr="00A47D76" w:rsidRDefault="00471FC2" w:rsidP="00471FC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47D76">
              <w:rPr>
                <w:rFonts w:ascii="Times New Roman" w:hAnsi="Times New Roman"/>
                <w:sz w:val="22"/>
                <w:szCs w:val="22"/>
              </w:rPr>
              <w:t>Комплектование фонда библиотек печатными, аудиовизуальными, электронными изданиями</w:t>
            </w:r>
          </w:p>
        </w:tc>
        <w:tc>
          <w:tcPr>
            <w:tcW w:w="2126" w:type="dxa"/>
          </w:tcPr>
          <w:p w:rsidR="00C47869" w:rsidRPr="00E74D96" w:rsidRDefault="00471FC2" w:rsidP="00925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943,34</w:t>
            </w:r>
          </w:p>
        </w:tc>
        <w:tc>
          <w:tcPr>
            <w:tcW w:w="2207" w:type="dxa"/>
          </w:tcPr>
          <w:p w:rsidR="00C47869" w:rsidRPr="00E74D96" w:rsidRDefault="00471FC2" w:rsidP="00925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943,34</w:t>
            </w:r>
          </w:p>
        </w:tc>
        <w:tc>
          <w:tcPr>
            <w:tcW w:w="1275" w:type="dxa"/>
          </w:tcPr>
          <w:p w:rsidR="00C47869" w:rsidRPr="00E74D96" w:rsidRDefault="00471FC2" w:rsidP="00C4786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4D96">
              <w:rPr>
                <w:sz w:val="22"/>
                <w:szCs w:val="22"/>
              </w:rPr>
              <w:t>1</w:t>
            </w:r>
          </w:p>
        </w:tc>
      </w:tr>
      <w:tr w:rsidR="0014407D" w:rsidRPr="00D55343" w:rsidTr="00517A16">
        <w:trPr>
          <w:trHeight w:val="567"/>
          <w:tblCellSpacing w:w="5" w:type="nil"/>
        </w:trPr>
        <w:tc>
          <w:tcPr>
            <w:tcW w:w="720" w:type="dxa"/>
          </w:tcPr>
          <w:p w:rsidR="0014407D" w:rsidRDefault="0014407D" w:rsidP="0014407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1.4.3</w:t>
            </w:r>
          </w:p>
        </w:tc>
        <w:tc>
          <w:tcPr>
            <w:tcW w:w="3878" w:type="dxa"/>
          </w:tcPr>
          <w:p w:rsidR="00B7000F" w:rsidRDefault="00471FC2" w:rsidP="00B7000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A47D76">
              <w:rPr>
                <w:rFonts w:ascii="Times New Roman" w:hAnsi="Times New Roman"/>
                <w:sz w:val="22"/>
                <w:szCs w:val="22"/>
              </w:rPr>
              <w:t xml:space="preserve">Капитальный ремонт здания МБУ «Музей </w:t>
            </w:r>
            <w:proofErr w:type="spellStart"/>
            <w:r w:rsidRPr="00A47D76">
              <w:rPr>
                <w:rFonts w:ascii="Times New Roman" w:hAnsi="Times New Roman"/>
                <w:sz w:val="22"/>
                <w:szCs w:val="22"/>
              </w:rPr>
              <w:t>г.Северска</w:t>
            </w:r>
            <w:proofErr w:type="spellEnd"/>
            <w:r w:rsidRPr="00A47D76">
              <w:rPr>
                <w:rFonts w:ascii="Times New Roman" w:hAnsi="Times New Roman"/>
                <w:sz w:val="22"/>
                <w:szCs w:val="22"/>
              </w:rPr>
              <w:t xml:space="preserve">» по адресу: Томская область, </w:t>
            </w:r>
            <w:proofErr w:type="spellStart"/>
            <w:r w:rsidRPr="00A47D76">
              <w:rPr>
                <w:rFonts w:ascii="Times New Roman" w:hAnsi="Times New Roman"/>
                <w:sz w:val="22"/>
                <w:szCs w:val="22"/>
              </w:rPr>
              <w:t>г.Северск</w:t>
            </w:r>
            <w:proofErr w:type="spellEnd"/>
            <w:r w:rsidRPr="00A47D76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A47D76">
              <w:rPr>
                <w:rFonts w:ascii="Times New Roman" w:hAnsi="Times New Roman"/>
                <w:sz w:val="22"/>
                <w:szCs w:val="22"/>
              </w:rPr>
              <w:t>просп.Коммунис</w:t>
            </w:r>
            <w:proofErr w:type="spellEnd"/>
            <w:proofErr w:type="gramEnd"/>
          </w:p>
          <w:p w:rsidR="0014407D" w:rsidRPr="00A47D76" w:rsidRDefault="00471FC2" w:rsidP="00B7000F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</w:rPr>
            </w:pPr>
            <w:proofErr w:type="spellStart"/>
            <w:r w:rsidRPr="00A47D76">
              <w:rPr>
                <w:rFonts w:ascii="Times New Roman" w:hAnsi="Times New Roman"/>
                <w:sz w:val="22"/>
                <w:szCs w:val="22"/>
              </w:rPr>
              <w:t>тический</w:t>
            </w:r>
            <w:proofErr w:type="spellEnd"/>
            <w:r w:rsidRPr="00A47D76">
              <w:rPr>
                <w:rFonts w:ascii="Times New Roman" w:hAnsi="Times New Roman"/>
                <w:sz w:val="22"/>
                <w:szCs w:val="22"/>
              </w:rPr>
              <w:t>, 117а</w:t>
            </w:r>
          </w:p>
        </w:tc>
        <w:tc>
          <w:tcPr>
            <w:tcW w:w="2126" w:type="dxa"/>
          </w:tcPr>
          <w:p w:rsidR="0014407D" w:rsidRPr="00E74D96" w:rsidRDefault="00471FC2" w:rsidP="00925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1 346,68</w:t>
            </w:r>
          </w:p>
        </w:tc>
        <w:tc>
          <w:tcPr>
            <w:tcW w:w="2207" w:type="dxa"/>
          </w:tcPr>
          <w:p w:rsidR="0014407D" w:rsidRPr="00E74D96" w:rsidRDefault="00471FC2" w:rsidP="00471F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1 346,68</w:t>
            </w:r>
          </w:p>
        </w:tc>
        <w:tc>
          <w:tcPr>
            <w:tcW w:w="1275" w:type="dxa"/>
          </w:tcPr>
          <w:p w:rsidR="0014407D" w:rsidRPr="00E74D96" w:rsidRDefault="00471FC2" w:rsidP="00471FC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4D96">
              <w:rPr>
                <w:sz w:val="22"/>
                <w:szCs w:val="22"/>
              </w:rPr>
              <w:t>1</w:t>
            </w:r>
          </w:p>
        </w:tc>
      </w:tr>
      <w:tr w:rsidR="005323C7" w:rsidRPr="00D55343" w:rsidTr="00517A16">
        <w:trPr>
          <w:trHeight w:val="567"/>
          <w:tblCellSpacing w:w="5" w:type="nil"/>
        </w:trPr>
        <w:tc>
          <w:tcPr>
            <w:tcW w:w="720" w:type="dxa"/>
          </w:tcPr>
          <w:p w:rsidR="005323C7" w:rsidRPr="00D55343" w:rsidRDefault="005323C7" w:rsidP="005323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1.5</w:t>
            </w:r>
          </w:p>
        </w:tc>
        <w:tc>
          <w:tcPr>
            <w:tcW w:w="3878" w:type="dxa"/>
          </w:tcPr>
          <w:p w:rsidR="005323C7" w:rsidRPr="00A47D76" w:rsidRDefault="005323C7" w:rsidP="00067BE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A47D76">
              <w:rPr>
                <w:color w:val="000000"/>
                <w:sz w:val="22"/>
                <w:szCs w:val="22"/>
              </w:rPr>
              <w:t xml:space="preserve">Основное мероприятие. Организация и проведение культурно-массовых и творческих мероприятий,  </w:t>
            </w:r>
            <w:r w:rsidR="00067BEA" w:rsidRPr="00A47D76">
              <w:rPr>
                <w:color w:val="000000"/>
                <w:sz w:val="22"/>
                <w:szCs w:val="22"/>
              </w:rPr>
              <w:t>в т.ч.</w:t>
            </w:r>
          </w:p>
        </w:tc>
        <w:tc>
          <w:tcPr>
            <w:tcW w:w="2126" w:type="dxa"/>
          </w:tcPr>
          <w:p w:rsidR="005323C7" w:rsidRPr="00E74D96" w:rsidRDefault="00471FC2" w:rsidP="00471F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6 903,75</w:t>
            </w:r>
          </w:p>
        </w:tc>
        <w:tc>
          <w:tcPr>
            <w:tcW w:w="2207" w:type="dxa"/>
            <w:shd w:val="clear" w:color="auto" w:fill="auto"/>
          </w:tcPr>
          <w:p w:rsidR="005323C7" w:rsidRPr="00E74D96" w:rsidRDefault="005B3E9A" w:rsidP="005323C7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6 784,57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5323C7" w:rsidRPr="00E74D96" w:rsidRDefault="005B3E9A" w:rsidP="005323C7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0,98</w:t>
            </w:r>
          </w:p>
        </w:tc>
      </w:tr>
      <w:tr w:rsidR="0014407D" w:rsidRPr="00D55343" w:rsidTr="00517A16">
        <w:trPr>
          <w:trHeight w:val="274"/>
          <w:tblCellSpacing w:w="5" w:type="nil"/>
        </w:trPr>
        <w:tc>
          <w:tcPr>
            <w:tcW w:w="720" w:type="dxa"/>
          </w:tcPr>
          <w:p w:rsidR="0014407D" w:rsidRDefault="009479B2" w:rsidP="00947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  <w:r w:rsidR="0014407D">
              <w:rPr>
                <w:rFonts w:ascii="Times New Roman" w:hAnsi="Times New Roman"/>
                <w:sz w:val="22"/>
                <w:szCs w:val="22"/>
              </w:rPr>
              <w:t>5.1</w:t>
            </w:r>
          </w:p>
        </w:tc>
        <w:tc>
          <w:tcPr>
            <w:tcW w:w="3878" w:type="dxa"/>
            <w:tcBorders>
              <w:left w:val="single" w:sz="4" w:space="0" w:color="auto"/>
            </w:tcBorders>
            <w:shd w:val="clear" w:color="auto" w:fill="auto"/>
          </w:tcPr>
          <w:p w:rsidR="0014407D" w:rsidRPr="00A47D76" w:rsidRDefault="00EA4F68" w:rsidP="0014407D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2"/>
                <w:szCs w:val="22"/>
              </w:rPr>
            </w:pPr>
            <w:r w:rsidRPr="00A47D76">
              <w:rPr>
                <w:rFonts w:ascii="Times New Roman" w:hAnsi="Times New Roman"/>
                <w:sz w:val="22"/>
                <w:szCs w:val="22"/>
              </w:rPr>
              <w:t xml:space="preserve">Организация праздничных мероприятий и народных гуляний в </w:t>
            </w:r>
            <w:proofErr w:type="spellStart"/>
            <w:r w:rsidRPr="00A47D76">
              <w:rPr>
                <w:rFonts w:ascii="Times New Roman" w:hAnsi="Times New Roman"/>
                <w:sz w:val="22"/>
                <w:szCs w:val="22"/>
              </w:rPr>
              <w:t>г.Северске</w:t>
            </w:r>
            <w:proofErr w:type="spellEnd"/>
          </w:p>
        </w:tc>
        <w:tc>
          <w:tcPr>
            <w:tcW w:w="2126" w:type="dxa"/>
          </w:tcPr>
          <w:p w:rsidR="0014407D" w:rsidRPr="00E74D96" w:rsidRDefault="00EA4F68" w:rsidP="00A03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6 423,35</w:t>
            </w:r>
          </w:p>
        </w:tc>
        <w:tc>
          <w:tcPr>
            <w:tcW w:w="2207" w:type="dxa"/>
          </w:tcPr>
          <w:p w:rsidR="0014407D" w:rsidRPr="00E74D96" w:rsidRDefault="005B3E9A" w:rsidP="00A03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6304,17</w:t>
            </w:r>
          </w:p>
        </w:tc>
        <w:tc>
          <w:tcPr>
            <w:tcW w:w="1275" w:type="dxa"/>
          </w:tcPr>
          <w:p w:rsidR="0014407D" w:rsidRPr="00E74D96" w:rsidRDefault="005B3E9A" w:rsidP="00A03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0,98</w:t>
            </w:r>
          </w:p>
        </w:tc>
      </w:tr>
      <w:tr w:rsidR="0014407D" w:rsidRPr="00D55343" w:rsidTr="00517A16">
        <w:trPr>
          <w:trHeight w:val="274"/>
          <w:tblCellSpacing w:w="5" w:type="nil"/>
        </w:trPr>
        <w:tc>
          <w:tcPr>
            <w:tcW w:w="720" w:type="dxa"/>
          </w:tcPr>
          <w:p w:rsidR="0014407D" w:rsidRDefault="009479B2" w:rsidP="00947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1.5.</w:t>
            </w:r>
            <w:r w:rsidR="0014407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878" w:type="dxa"/>
            <w:tcBorders>
              <w:left w:val="single" w:sz="4" w:space="0" w:color="auto"/>
            </w:tcBorders>
            <w:shd w:val="clear" w:color="auto" w:fill="auto"/>
          </w:tcPr>
          <w:p w:rsidR="0014407D" w:rsidRPr="00A47D76" w:rsidRDefault="0014407D" w:rsidP="0014407D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2"/>
                <w:szCs w:val="22"/>
              </w:rPr>
            </w:pPr>
            <w:r w:rsidRPr="00A47D76"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Организация и проведение праздничных и юбилейных мероприятий в  пос.Самусь  </w:t>
            </w:r>
          </w:p>
        </w:tc>
        <w:tc>
          <w:tcPr>
            <w:tcW w:w="2126" w:type="dxa"/>
          </w:tcPr>
          <w:p w:rsidR="0014407D" w:rsidRPr="00E74D96" w:rsidRDefault="00EA4F68" w:rsidP="00A03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150,00</w:t>
            </w:r>
          </w:p>
        </w:tc>
        <w:tc>
          <w:tcPr>
            <w:tcW w:w="2207" w:type="dxa"/>
          </w:tcPr>
          <w:p w:rsidR="0014407D" w:rsidRPr="00E74D96" w:rsidRDefault="00EA4F68" w:rsidP="00A03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150,00</w:t>
            </w:r>
          </w:p>
        </w:tc>
        <w:tc>
          <w:tcPr>
            <w:tcW w:w="1275" w:type="dxa"/>
          </w:tcPr>
          <w:p w:rsidR="0014407D" w:rsidRPr="00E74D96" w:rsidRDefault="004C172B" w:rsidP="00A037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9060AB" w:rsidRPr="00D55343" w:rsidTr="00517A16">
        <w:trPr>
          <w:trHeight w:val="274"/>
          <w:tblCellSpacing w:w="5" w:type="nil"/>
        </w:trPr>
        <w:tc>
          <w:tcPr>
            <w:tcW w:w="720" w:type="dxa"/>
          </w:tcPr>
          <w:p w:rsidR="009060AB" w:rsidRDefault="009060AB" w:rsidP="00144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1.5.</w:t>
            </w:r>
            <w:r w:rsidR="0014407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878" w:type="dxa"/>
            <w:tcBorders>
              <w:left w:val="single" w:sz="4" w:space="0" w:color="auto"/>
            </w:tcBorders>
            <w:shd w:val="clear" w:color="auto" w:fill="auto"/>
          </w:tcPr>
          <w:p w:rsidR="009060AB" w:rsidRPr="00A47D76" w:rsidRDefault="00EA4F68" w:rsidP="000F3F2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2"/>
                <w:szCs w:val="22"/>
              </w:rPr>
            </w:pPr>
            <w:r w:rsidRPr="00A47D76">
              <w:rPr>
                <w:rFonts w:ascii="Times New Roman" w:hAnsi="Times New Roman"/>
                <w:sz w:val="22"/>
                <w:szCs w:val="22"/>
              </w:rPr>
              <w:t xml:space="preserve">Организация и проведение фестиваля народного творчества «Праздник у семи озер» в </w:t>
            </w:r>
            <w:proofErr w:type="spellStart"/>
            <w:r w:rsidRPr="00A47D76">
              <w:rPr>
                <w:rFonts w:ascii="Times New Roman" w:hAnsi="Times New Roman"/>
                <w:sz w:val="22"/>
                <w:szCs w:val="22"/>
              </w:rPr>
              <w:t>пос.Самусь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9060AB" w:rsidRPr="00E74D96" w:rsidRDefault="00EA4F68" w:rsidP="000F3F2C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74D96">
              <w:rPr>
                <w:rFonts w:ascii="Times New Roman" w:eastAsia="Calibri" w:hAnsi="Times New Roman"/>
                <w:sz w:val="22"/>
                <w:szCs w:val="22"/>
              </w:rPr>
              <w:t>96,63</w:t>
            </w:r>
          </w:p>
        </w:tc>
        <w:tc>
          <w:tcPr>
            <w:tcW w:w="2207" w:type="dxa"/>
            <w:shd w:val="clear" w:color="auto" w:fill="auto"/>
          </w:tcPr>
          <w:p w:rsidR="009060AB" w:rsidRPr="00E74D96" w:rsidRDefault="00EA4F68" w:rsidP="00EA4F68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74D96">
              <w:rPr>
                <w:rFonts w:ascii="Times New Roman" w:eastAsia="Calibri" w:hAnsi="Times New Roman"/>
                <w:sz w:val="22"/>
                <w:szCs w:val="22"/>
              </w:rPr>
              <w:t>96,63</w:t>
            </w:r>
          </w:p>
        </w:tc>
        <w:tc>
          <w:tcPr>
            <w:tcW w:w="1275" w:type="dxa"/>
          </w:tcPr>
          <w:p w:rsidR="009060AB" w:rsidRPr="00E74D96" w:rsidRDefault="004C172B" w:rsidP="009060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9060AB" w:rsidRPr="00D55343" w:rsidTr="00517A16">
        <w:trPr>
          <w:trHeight w:val="274"/>
          <w:tblCellSpacing w:w="5" w:type="nil"/>
        </w:trPr>
        <w:tc>
          <w:tcPr>
            <w:tcW w:w="720" w:type="dxa"/>
          </w:tcPr>
          <w:p w:rsidR="009060AB" w:rsidRDefault="009060AB" w:rsidP="00442C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060AB" w:rsidRDefault="000F3F2C" w:rsidP="00144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1.5.</w:t>
            </w:r>
            <w:r w:rsidR="00EA4F68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878" w:type="dxa"/>
            <w:tcBorders>
              <w:left w:val="single" w:sz="4" w:space="0" w:color="auto"/>
            </w:tcBorders>
            <w:shd w:val="clear" w:color="auto" w:fill="auto"/>
          </w:tcPr>
          <w:p w:rsidR="009060AB" w:rsidRPr="00A47D76" w:rsidRDefault="0014407D" w:rsidP="0014407D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2"/>
                <w:szCs w:val="22"/>
              </w:rPr>
            </w:pPr>
            <w:r w:rsidRPr="00A47D76">
              <w:rPr>
                <w:rFonts w:ascii="Times New Roman" w:hAnsi="Times New Roman"/>
                <w:sz w:val="22"/>
                <w:szCs w:val="22"/>
              </w:rPr>
              <w:t>Организация и проведение областного фестиваля детского и юношеского творчества «Палитра талантов»</w:t>
            </w:r>
          </w:p>
        </w:tc>
        <w:tc>
          <w:tcPr>
            <w:tcW w:w="2126" w:type="dxa"/>
          </w:tcPr>
          <w:p w:rsidR="009060AB" w:rsidRPr="000F3F2C" w:rsidRDefault="00EA4F68" w:rsidP="000F3F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65,00</w:t>
            </w:r>
          </w:p>
        </w:tc>
        <w:tc>
          <w:tcPr>
            <w:tcW w:w="2207" w:type="dxa"/>
          </w:tcPr>
          <w:p w:rsidR="009060AB" w:rsidRPr="000F3F2C" w:rsidRDefault="00EA4F68" w:rsidP="00EA4F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65,00</w:t>
            </w:r>
          </w:p>
        </w:tc>
        <w:tc>
          <w:tcPr>
            <w:tcW w:w="1275" w:type="dxa"/>
          </w:tcPr>
          <w:p w:rsidR="009060AB" w:rsidRDefault="004C172B" w:rsidP="009060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C35556" w:rsidRPr="00D55343" w:rsidTr="00517A16">
        <w:trPr>
          <w:trHeight w:val="567"/>
          <w:tblCellSpacing w:w="5" w:type="nil"/>
        </w:trPr>
        <w:tc>
          <w:tcPr>
            <w:tcW w:w="720" w:type="dxa"/>
          </w:tcPr>
          <w:p w:rsidR="00C3555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1.5.8</w:t>
            </w:r>
          </w:p>
        </w:tc>
        <w:tc>
          <w:tcPr>
            <w:tcW w:w="3878" w:type="dxa"/>
          </w:tcPr>
          <w:p w:rsidR="00C35556" w:rsidRPr="00A47D76" w:rsidRDefault="00C35556" w:rsidP="00C35556">
            <w:pPr>
              <w:rPr>
                <w:rFonts w:ascii="Times New Roman" w:hAnsi="Times New Roman"/>
                <w:sz w:val="22"/>
                <w:szCs w:val="22"/>
              </w:rPr>
            </w:pPr>
            <w:r w:rsidRPr="00A47D76">
              <w:rPr>
                <w:rFonts w:ascii="Times New Roman" w:hAnsi="Times New Roman"/>
                <w:sz w:val="22"/>
                <w:szCs w:val="22"/>
              </w:rPr>
              <w:t>Организация социокультурных музейных  мероприятий</w:t>
            </w:r>
          </w:p>
        </w:tc>
        <w:tc>
          <w:tcPr>
            <w:tcW w:w="2126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168,77</w:t>
            </w:r>
          </w:p>
        </w:tc>
        <w:tc>
          <w:tcPr>
            <w:tcW w:w="2207" w:type="dxa"/>
          </w:tcPr>
          <w:p w:rsidR="00C35556" w:rsidRPr="00E74D96" w:rsidRDefault="00C35556" w:rsidP="00C3555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168,77</w:t>
            </w:r>
          </w:p>
        </w:tc>
        <w:tc>
          <w:tcPr>
            <w:tcW w:w="1275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C35556" w:rsidRPr="00D55343" w:rsidTr="00B7000F">
        <w:trPr>
          <w:trHeight w:val="1408"/>
          <w:tblCellSpacing w:w="5" w:type="nil"/>
        </w:trPr>
        <w:tc>
          <w:tcPr>
            <w:tcW w:w="720" w:type="dxa"/>
          </w:tcPr>
          <w:p w:rsidR="00C3555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1.6.</w:t>
            </w:r>
          </w:p>
        </w:tc>
        <w:tc>
          <w:tcPr>
            <w:tcW w:w="3878" w:type="dxa"/>
          </w:tcPr>
          <w:p w:rsidR="00517A16" w:rsidRPr="00A47D76" w:rsidRDefault="00C35556" w:rsidP="00517A16">
            <w:pPr>
              <w:rPr>
                <w:rFonts w:ascii="Times New Roman" w:hAnsi="Times New Roman"/>
                <w:sz w:val="22"/>
                <w:szCs w:val="22"/>
              </w:rPr>
            </w:pPr>
            <w:r w:rsidRPr="00EA4F68">
              <w:rPr>
                <w:rFonts w:ascii="Times New Roman" w:hAnsi="Times New Roman"/>
                <w:sz w:val="22"/>
                <w:szCs w:val="22"/>
              </w:rPr>
              <w:t>Основное мероприятие. Организация мероприятий, направленных</w:t>
            </w:r>
            <w:r w:rsidR="00517A1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47D76">
              <w:rPr>
                <w:rFonts w:ascii="Times New Roman" w:hAnsi="Times New Roman"/>
                <w:sz w:val="22"/>
                <w:szCs w:val="22"/>
              </w:rPr>
              <w:t xml:space="preserve">на поддержку творческой деятельности муниципальных учреждений культуры, их работников и иных организаций в </w:t>
            </w:r>
            <w:r w:rsidR="00517A16">
              <w:rPr>
                <w:rFonts w:ascii="Times New Roman" w:hAnsi="Times New Roman"/>
                <w:sz w:val="22"/>
                <w:szCs w:val="22"/>
              </w:rPr>
              <w:t xml:space="preserve">сфере культуры, в </w:t>
            </w:r>
            <w:proofErr w:type="spellStart"/>
            <w:r w:rsidR="00517A16">
              <w:rPr>
                <w:rFonts w:ascii="Times New Roman" w:hAnsi="Times New Roman"/>
                <w:sz w:val="22"/>
                <w:szCs w:val="22"/>
              </w:rPr>
              <w:t>т.ч</w:t>
            </w:r>
            <w:proofErr w:type="spellEnd"/>
            <w:r w:rsidR="00517A16">
              <w:rPr>
                <w:rFonts w:ascii="Times New Roman" w:hAnsi="Times New Roman"/>
                <w:sz w:val="22"/>
                <w:szCs w:val="22"/>
              </w:rPr>
              <w:t>.:</w:t>
            </w:r>
          </w:p>
        </w:tc>
        <w:tc>
          <w:tcPr>
            <w:tcW w:w="2126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26 665,82</w:t>
            </w:r>
          </w:p>
        </w:tc>
        <w:tc>
          <w:tcPr>
            <w:tcW w:w="2207" w:type="dxa"/>
          </w:tcPr>
          <w:p w:rsidR="00C35556" w:rsidRPr="00E74D96" w:rsidRDefault="00C35556" w:rsidP="00C3555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26 665,82</w:t>
            </w:r>
          </w:p>
        </w:tc>
        <w:tc>
          <w:tcPr>
            <w:tcW w:w="1275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517A16" w:rsidRPr="00D55343" w:rsidTr="00517A16">
        <w:trPr>
          <w:trHeight w:val="274"/>
          <w:tblCellSpacing w:w="5" w:type="nil"/>
        </w:trPr>
        <w:tc>
          <w:tcPr>
            <w:tcW w:w="720" w:type="dxa"/>
          </w:tcPr>
          <w:p w:rsidR="00517A16" w:rsidRDefault="00517A1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878" w:type="dxa"/>
          </w:tcPr>
          <w:p w:rsidR="00517A16" w:rsidRPr="00EA4F68" w:rsidRDefault="00517A16" w:rsidP="00517A1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517A16" w:rsidRPr="00E74D96" w:rsidRDefault="00517A1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207" w:type="dxa"/>
          </w:tcPr>
          <w:p w:rsidR="00517A16" w:rsidRPr="00E74D96" w:rsidRDefault="00517A16" w:rsidP="00C3555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517A16" w:rsidRPr="00E74D96" w:rsidRDefault="00517A1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C35556" w:rsidRPr="00D55343" w:rsidTr="00517A16">
        <w:trPr>
          <w:trHeight w:val="74"/>
          <w:tblCellSpacing w:w="5" w:type="nil"/>
        </w:trPr>
        <w:tc>
          <w:tcPr>
            <w:tcW w:w="720" w:type="dxa"/>
          </w:tcPr>
          <w:p w:rsidR="00C3555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1.6.1</w:t>
            </w:r>
          </w:p>
        </w:tc>
        <w:tc>
          <w:tcPr>
            <w:tcW w:w="3878" w:type="dxa"/>
          </w:tcPr>
          <w:p w:rsidR="00C35556" w:rsidRPr="00A47D76" w:rsidRDefault="00C35556" w:rsidP="00C35556">
            <w:pPr>
              <w:rPr>
                <w:rFonts w:ascii="Times New Roman" w:hAnsi="Times New Roman"/>
                <w:sz w:val="22"/>
                <w:szCs w:val="22"/>
              </w:rPr>
            </w:pPr>
            <w:r w:rsidRPr="00A47D76">
              <w:rPr>
                <w:rFonts w:ascii="Times New Roman" w:hAnsi="Times New Roman"/>
                <w:sz w:val="22"/>
                <w:szCs w:val="22"/>
              </w:rPr>
              <w:t>Поддержка творческой деятельности МБУ СМТ</w:t>
            </w:r>
          </w:p>
        </w:tc>
        <w:tc>
          <w:tcPr>
            <w:tcW w:w="2126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7 056,68</w:t>
            </w:r>
          </w:p>
        </w:tc>
        <w:tc>
          <w:tcPr>
            <w:tcW w:w="2207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7 056,68</w:t>
            </w:r>
          </w:p>
        </w:tc>
        <w:tc>
          <w:tcPr>
            <w:tcW w:w="1275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C35556" w:rsidRPr="00D55343" w:rsidTr="00517A16">
        <w:trPr>
          <w:trHeight w:val="110"/>
          <w:tblCellSpacing w:w="5" w:type="nil"/>
        </w:trPr>
        <w:tc>
          <w:tcPr>
            <w:tcW w:w="720" w:type="dxa"/>
          </w:tcPr>
          <w:p w:rsidR="00C3555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1.6.2</w:t>
            </w:r>
          </w:p>
        </w:tc>
        <w:tc>
          <w:tcPr>
            <w:tcW w:w="3878" w:type="dxa"/>
          </w:tcPr>
          <w:p w:rsidR="00C35556" w:rsidRPr="00A47D76" w:rsidRDefault="00C35556" w:rsidP="00C35556">
            <w:pPr>
              <w:rPr>
                <w:rFonts w:ascii="Times New Roman" w:hAnsi="Times New Roman"/>
                <w:sz w:val="22"/>
                <w:szCs w:val="22"/>
              </w:rPr>
            </w:pPr>
            <w:r w:rsidRPr="00A47D76">
              <w:rPr>
                <w:rFonts w:ascii="Times New Roman" w:hAnsi="Times New Roman"/>
                <w:sz w:val="22"/>
                <w:szCs w:val="22"/>
              </w:rPr>
              <w:t>Поддержка молодежного театра «Наш мир»</w:t>
            </w:r>
          </w:p>
        </w:tc>
        <w:tc>
          <w:tcPr>
            <w:tcW w:w="2126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3 404,82</w:t>
            </w:r>
          </w:p>
        </w:tc>
        <w:tc>
          <w:tcPr>
            <w:tcW w:w="2207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3 404,82</w:t>
            </w:r>
          </w:p>
        </w:tc>
        <w:tc>
          <w:tcPr>
            <w:tcW w:w="1275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C35556" w:rsidRPr="00D55343" w:rsidTr="00517A16">
        <w:trPr>
          <w:trHeight w:val="70"/>
          <w:tblCellSpacing w:w="5" w:type="nil"/>
        </w:trPr>
        <w:tc>
          <w:tcPr>
            <w:tcW w:w="720" w:type="dxa"/>
          </w:tcPr>
          <w:p w:rsidR="00C3555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1.6.3</w:t>
            </w:r>
          </w:p>
        </w:tc>
        <w:tc>
          <w:tcPr>
            <w:tcW w:w="3878" w:type="dxa"/>
            <w:tcBorders>
              <w:left w:val="single" w:sz="4" w:space="0" w:color="auto"/>
            </w:tcBorders>
            <w:shd w:val="clear" w:color="auto" w:fill="auto"/>
          </w:tcPr>
          <w:p w:rsidR="00C35556" w:rsidRPr="00A47D76" w:rsidRDefault="00C35556" w:rsidP="00C35556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A47D76">
              <w:rPr>
                <w:rFonts w:ascii="Times New Roman" w:hAnsi="Times New Roman"/>
                <w:sz w:val="22"/>
                <w:szCs w:val="22"/>
              </w:rPr>
              <w:t>Поддержка творческой деятельности Детского театра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556" w:rsidRPr="00E74D96" w:rsidRDefault="00C35556" w:rsidP="00C3555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15 808,32</w:t>
            </w:r>
          </w:p>
        </w:tc>
        <w:tc>
          <w:tcPr>
            <w:tcW w:w="2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556" w:rsidRPr="00E74D96" w:rsidRDefault="00C35556" w:rsidP="00C3555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15 808,32</w:t>
            </w:r>
          </w:p>
        </w:tc>
        <w:tc>
          <w:tcPr>
            <w:tcW w:w="1275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C35556" w:rsidRPr="00D55343" w:rsidTr="00517A16">
        <w:trPr>
          <w:trHeight w:val="681"/>
          <w:tblCellSpacing w:w="5" w:type="nil"/>
        </w:trPr>
        <w:tc>
          <w:tcPr>
            <w:tcW w:w="720" w:type="dxa"/>
          </w:tcPr>
          <w:p w:rsidR="00C3555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1.6.4</w:t>
            </w:r>
          </w:p>
        </w:tc>
        <w:tc>
          <w:tcPr>
            <w:tcW w:w="3878" w:type="dxa"/>
            <w:tcBorders>
              <w:left w:val="single" w:sz="4" w:space="0" w:color="auto"/>
            </w:tcBorders>
            <w:shd w:val="clear" w:color="auto" w:fill="auto"/>
          </w:tcPr>
          <w:p w:rsidR="00C35556" w:rsidRPr="00A47D76" w:rsidRDefault="00C35556" w:rsidP="00C35556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2"/>
                <w:szCs w:val="22"/>
              </w:rPr>
            </w:pPr>
            <w:r w:rsidRPr="00A47D76">
              <w:rPr>
                <w:rFonts w:ascii="Times New Roman" w:eastAsia="Calibri" w:hAnsi="Times New Roman"/>
                <w:sz w:val="22"/>
                <w:szCs w:val="22"/>
              </w:rPr>
              <w:t>Организация и проведение</w:t>
            </w:r>
            <w:r w:rsidRPr="00A47D76">
              <w:rPr>
                <w:rFonts w:ascii="Times New Roman" w:hAnsi="Times New Roman"/>
                <w:sz w:val="22"/>
                <w:szCs w:val="22"/>
              </w:rPr>
              <w:t xml:space="preserve"> ежегодного конкурса творческих инициатив в сфере культуры и искусств «Овация»</w:t>
            </w:r>
          </w:p>
        </w:tc>
        <w:tc>
          <w:tcPr>
            <w:tcW w:w="2126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60,00</w:t>
            </w:r>
          </w:p>
        </w:tc>
        <w:tc>
          <w:tcPr>
            <w:tcW w:w="2207" w:type="dxa"/>
          </w:tcPr>
          <w:p w:rsidR="00C35556" w:rsidRPr="00E74D96" w:rsidRDefault="00C35556" w:rsidP="00C35556">
            <w:pPr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74D96">
              <w:rPr>
                <w:rFonts w:ascii="Times New Roman" w:eastAsia="Calibri" w:hAnsi="Times New Roman"/>
                <w:sz w:val="22"/>
                <w:szCs w:val="22"/>
              </w:rPr>
              <w:t>60,00</w:t>
            </w:r>
          </w:p>
        </w:tc>
        <w:tc>
          <w:tcPr>
            <w:tcW w:w="1275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C35556" w:rsidRPr="00D55343" w:rsidTr="00517A16">
        <w:trPr>
          <w:trHeight w:val="950"/>
          <w:tblCellSpacing w:w="5" w:type="nil"/>
        </w:trPr>
        <w:tc>
          <w:tcPr>
            <w:tcW w:w="720" w:type="dxa"/>
          </w:tcPr>
          <w:p w:rsidR="00C3555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1.6.6</w:t>
            </w:r>
          </w:p>
        </w:tc>
        <w:tc>
          <w:tcPr>
            <w:tcW w:w="3878" w:type="dxa"/>
          </w:tcPr>
          <w:p w:rsidR="00C35556" w:rsidRPr="00A47D76" w:rsidRDefault="00C35556" w:rsidP="00C35556">
            <w:pPr>
              <w:rPr>
                <w:rFonts w:ascii="Times New Roman" w:hAnsi="Times New Roman"/>
                <w:sz w:val="22"/>
                <w:szCs w:val="22"/>
              </w:rPr>
            </w:pPr>
            <w:r w:rsidRPr="00A47D76">
              <w:rPr>
                <w:color w:val="000000"/>
                <w:sz w:val="22"/>
                <w:szCs w:val="22"/>
              </w:rPr>
              <w:t>Выплата стипендии  ЗАТО Северск талантливым детям и молодежи за достижения в области культуры и искусства</w:t>
            </w:r>
          </w:p>
        </w:tc>
        <w:tc>
          <w:tcPr>
            <w:tcW w:w="2126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336,00</w:t>
            </w:r>
          </w:p>
        </w:tc>
        <w:tc>
          <w:tcPr>
            <w:tcW w:w="2207" w:type="dxa"/>
          </w:tcPr>
          <w:p w:rsidR="00C35556" w:rsidRPr="00E74D96" w:rsidRDefault="00C35556" w:rsidP="00C3555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336,00</w:t>
            </w:r>
          </w:p>
        </w:tc>
        <w:tc>
          <w:tcPr>
            <w:tcW w:w="1275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C35556" w:rsidRPr="00D55343" w:rsidTr="00517A16">
        <w:trPr>
          <w:trHeight w:val="273"/>
          <w:tblCellSpacing w:w="5" w:type="nil"/>
        </w:trPr>
        <w:tc>
          <w:tcPr>
            <w:tcW w:w="720" w:type="dxa"/>
          </w:tcPr>
          <w:p w:rsidR="00C3555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1.7</w:t>
            </w:r>
          </w:p>
        </w:tc>
        <w:tc>
          <w:tcPr>
            <w:tcW w:w="3878" w:type="dxa"/>
            <w:tcBorders>
              <w:left w:val="single" w:sz="4" w:space="0" w:color="auto"/>
            </w:tcBorders>
            <w:shd w:val="clear" w:color="auto" w:fill="auto"/>
          </w:tcPr>
          <w:p w:rsidR="00C35556" w:rsidRPr="00A47D76" w:rsidRDefault="00C35556" w:rsidP="00C35556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2"/>
                <w:szCs w:val="22"/>
              </w:rPr>
            </w:pPr>
            <w:r w:rsidRPr="00A47D76">
              <w:rPr>
                <w:rFonts w:ascii="Times New Roman" w:hAnsi="Times New Roman"/>
                <w:sz w:val="22"/>
                <w:szCs w:val="22"/>
              </w:rPr>
              <w:t xml:space="preserve">Основное мероприятие. Участие в региональном проекте «Культурная среда», в </w:t>
            </w:r>
            <w:proofErr w:type="spellStart"/>
            <w:r w:rsidRPr="00A47D76">
              <w:rPr>
                <w:rFonts w:ascii="Times New Roman" w:hAnsi="Times New Roman"/>
                <w:sz w:val="22"/>
                <w:szCs w:val="22"/>
              </w:rPr>
              <w:t>т.ч</w:t>
            </w:r>
            <w:proofErr w:type="spellEnd"/>
            <w:r w:rsidRPr="00A47D76">
              <w:rPr>
                <w:rFonts w:ascii="Times New Roman" w:hAnsi="Times New Roman"/>
                <w:sz w:val="22"/>
                <w:szCs w:val="22"/>
              </w:rPr>
              <w:t>.:</w:t>
            </w:r>
          </w:p>
        </w:tc>
        <w:tc>
          <w:tcPr>
            <w:tcW w:w="2126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5</w:t>
            </w:r>
            <w:r w:rsidR="00B700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74D96">
              <w:rPr>
                <w:rFonts w:ascii="Times New Roman" w:hAnsi="Times New Roman"/>
                <w:sz w:val="22"/>
                <w:szCs w:val="22"/>
              </w:rPr>
              <w:t>915,18</w:t>
            </w:r>
          </w:p>
        </w:tc>
        <w:tc>
          <w:tcPr>
            <w:tcW w:w="2207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5</w:t>
            </w:r>
            <w:r w:rsidR="00B700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74D96">
              <w:rPr>
                <w:rFonts w:ascii="Times New Roman" w:hAnsi="Times New Roman"/>
                <w:sz w:val="22"/>
                <w:szCs w:val="22"/>
              </w:rPr>
              <w:t>915,18</w:t>
            </w:r>
          </w:p>
        </w:tc>
        <w:tc>
          <w:tcPr>
            <w:tcW w:w="1275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C35556" w:rsidRPr="00D55343" w:rsidTr="00517A16">
        <w:trPr>
          <w:trHeight w:val="273"/>
          <w:tblCellSpacing w:w="5" w:type="nil"/>
        </w:trPr>
        <w:tc>
          <w:tcPr>
            <w:tcW w:w="720" w:type="dxa"/>
          </w:tcPr>
          <w:p w:rsidR="00C3555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1.7.4</w:t>
            </w:r>
          </w:p>
        </w:tc>
        <w:tc>
          <w:tcPr>
            <w:tcW w:w="3878" w:type="dxa"/>
            <w:tcBorders>
              <w:left w:val="single" w:sz="4" w:space="0" w:color="auto"/>
            </w:tcBorders>
            <w:shd w:val="clear" w:color="auto" w:fill="auto"/>
          </w:tcPr>
          <w:p w:rsidR="00C35556" w:rsidRPr="00A47D76" w:rsidRDefault="00C35556" w:rsidP="00517A16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2"/>
                <w:szCs w:val="22"/>
              </w:rPr>
            </w:pPr>
            <w:r w:rsidRPr="00A47D76">
              <w:rPr>
                <w:rFonts w:ascii="Times New Roman" w:hAnsi="Times New Roman"/>
                <w:sz w:val="22"/>
                <w:szCs w:val="22"/>
              </w:rPr>
              <w:t>Оснащение образовательных учреждений в сфере культуры музыкальными инструментами, оборудованием и учебными материалами</w:t>
            </w:r>
          </w:p>
        </w:tc>
        <w:tc>
          <w:tcPr>
            <w:tcW w:w="2126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5</w:t>
            </w:r>
            <w:r w:rsidR="00B700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74D96">
              <w:rPr>
                <w:rFonts w:ascii="Times New Roman" w:hAnsi="Times New Roman"/>
                <w:sz w:val="22"/>
                <w:szCs w:val="22"/>
              </w:rPr>
              <w:t>915,18</w:t>
            </w:r>
          </w:p>
        </w:tc>
        <w:tc>
          <w:tcPr>
            <w:tcW w:w="2207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5</w:t>
            </w:r>
            <w:r w:rsidR="00B700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74D96">
              <w:rPr>
                <w:rFonts w:ascii="Times New Roman" w:hAnsi="Times New Roman"/>
                <w:sz w:val="22"/>
                <w:szCs w:val="22"/>
              </w:rPr>
              <w:t>915,18</w:t>
            </w:r>
          </w:p>
        </w:tc>
        <w:tc>
          <w:tcPr>
            <w:tcW w:w="1275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C35556" w:rsidRPr="00D55343" w:rsidTr="00517A16">
        <w:trPr>
          <w:trHeight w:val="273"/>
          <w:tblCellSpacing w:w="5" w:type="nil"/>
        </w:trPr>
        <w:tc>
          <w:tcPr>
            <w:tcW w:w="720" w:type="dxa"/>
          </w:tcPr>
          <w:p w:rsidR="00C3555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1.8</w:t>
            </w:r>
          </w:p>
        </w:tc>
        <w:tc>
          <w:tcPr>
            <w:tcW w:w="3878" w:type="dxa"/>
            <w:tcBorders>
              <w:left w:val="single" w:sz="4" w:space="0" w:color="auto"/>
            </w:tcBorders>
            <w:shd w:val="clear" w:color="auto" w:fill="auto"/>
          </w:tcPr>
          <w:p w:rsidR="00C35556" w:rsidRPr="00A47D76" w:rsidRDefault="00C35556" w:rsidP="00C35556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A47D76">
              <w:rPr>
                <w:rFonts w:ascii="Times New Roman" w:hAnsi="Times New Roman"/>
                <w:sz w:val="22"/>
                <w:szCs w:val="22"/>
              </w:rPr>
              <w:t>Основное мероприятие. Участие в региональном проекте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«Цифровая культура», в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5 700,00</w:t>
            </w:r>
          </w:p>
        </w:tc>
        <w:tc>
          <w:tcPr>
            <w:tcW w:w="2207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5 700,00</w:t>
            </w:r>
          </w:p>
        </w:tc>
        <w:tc>
          <w:tcPr>
            <w:tcW w:w="1275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C35556" w:rsidRPr="00D55343" w:rsidTr="00517A16">
        <w:trPr>
          <w:trHeight w:val="273"/>
          <w:tblCellSpacing w:w="5" w:type="nil"/>
        </w:trPr>
        <w:tc>
          <w:tcPr>
            <w:tcW w:w="720" w:type="dxa"/>
          </w:tcPr>
          <w:p w:rsidR="00C3555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1.8.1</w:t>
            </w:r>
          </w:p>
        </w:tc>
        <w:tc>
          <w:tcPr>
            <w:tcW w:w="3878" w:type="dxa"/>
            <w:tcBorders>
              <w:left w:val="single" w:sz="4" w:space="0" w:color="auto"/>
            </w:tcBorders>
            <w:shd w:val="clear" w:color="auto" w:fill="auto"/>
          </w:tcPr>
          <w:p w:rsidR="00C35556" w:rsidRPr="00C35556" w:rsidRDefault="00C35556" w:rsidP="00C35556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C35556">
              <w:rPr>
                <w:rFonts w:ascii="Times New Roman" w:hAnsi="Times New Roman"/>
                <w:sz w:val="22"/>
                <w:szCs w:val="22"/>
              </w:rPr>
              <w:t>Создание виртуальных концертных залов</w:t>
            </w:r>
          </w:p>
        </w:tc>
        <w:tc>
          <w:tcPr>
            <w:tcW w:w="2126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5 700,00</w:t>
            </w:r>
          </w:p>
        </w:tc>
        <w:tc>
          <w:tcPr>
            <w:tcW w:w="2207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5 700,00</w:t>
            </w:r>
          </w:p>
        </w:tc>
        <w:tc>
          <w:tcPr>
            <w:tcW w:w="1275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4D9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C35556" w:rsidRPr="00D55343" w:rsidTr="00517A16">
        <w:trPr>
          <w:trHeight w:val="208"/>
          <w:tblCellSpacing w:w="5" w:type="nil"/>
        </w:trPr>
        <w:tc>
          <w:tcPr>
            <w:tcW w:w="720" w:type="dxa"/>
          </w:tcPr>
          <w:p w:rsidR="00C3555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878" w:type="dxa"/>
            <w:tcBorders>
              <w:left w:val="single" w:sz="4" w:space="0" w:color="auto"/>
            </w:tcBorders>
            <w:shd w:val="clear" w:color="auto" w:fill="auto"/>
          </w:tcPr>
          <w:p w:rsidR="00C35556" w:rsidRPr="00A47D76" w:rsidRDefault="00C35556" w:rsidP="00C35556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2"/>
                <w:szCs w:val="22"/>
              </w:rPr>
            </w:pPr>
            <w:r w:rsidRPr="00A47D76">
              <w:rPr>
                <w:rFonts w:ascii="Times New Roman" w:hAnsi="Times New Roman"/>
                <w:sz w:val="22"/>
                <w:szCs w:val="22"/>
              </w:rPr>
              <w:t>Подпрограмма 2</w:t>
            </w:r>
            <w:r w:rsidR="005B3E9A">
              <w:rPr>
                <w:rFonts w:ascii="Times New Roman" w:hAnsi="Times New Roman"/>
                <w:sz w:val="22"/>
                <w:szCs w:val="22"/>
              </w:rPr>
              <w:t xml:space="preserve"> «Развитие туризма на территории ЗАТО Северск»</w:t>
            </w:r>
            <w:r w:rsidRPr="00A47D76">
              <w:rPr>
                <w:rFonts w:ascii="Times New Roman" w:hAnsi="Times New Roman"/>
                <w:sz w:val="22"/>
                <w:szCs w:val="22"/>
              </w:rPr>
              <w:t xml:space="preserve">, всего, в </w:t>
            </w:r>
            <w:proofErr w:type="spellStart"/>
            <w:r w:rsidRPr="00A47D76">
              <w:rPr>
                <w:rFonts w:ascii="Times New Roman" w:hAnsi="Times New Roman"/>
                <w:sz w:val="22"/>
                <w:szCs w:val="22"/>
              </w:rPr>
              <w:t>т.ч</w:t>
            </w:r>
            <w:proofErr w:type="spellEnd"/>
            <w:r w:rsidRPr="00A47D76">
              <w:rPr>
                <w:rFonts w:ascii="Times New Roman" w:hAnsi="Times New Roman"/>
                <w:sz w:val="22"/>
                <w:szCs w:val="22"/>
              </w:rPr>
              <w:t>.:</w:t>
            </w:r>
          </w:p>
        </w:tc>
        <w:tc>
          <w:tcPr>
            <w:tcW w:w="2126" w:type="dxa"/>
            <w:shd w:val="clear" w:color="auto" w:fill="auto"/>
          </w:tcPr>
          <w:p w:rsidR="00C35556" w:rsidRPr="00E74D96" w:rsidRDefault="00C35556" w:rsidP="00C35556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74D96">
              <w:rPr>
                <w:rFonts w:ascii="Times New Roman" w:eastAsia="Calibri" w:hAnsi="Times New Roman"/>
                <w:sz w:val="22"/>
                <w:szCs w:val="22"/>
              </w:rPr>
              <w:t>950,49</w:t>
            </w:r>
          </w:p>
        </w:tc>
        <w:tc>
          <w:tcPr>
            <w:tcW w:w="2207" w:type="dxa"/>
            <w:shd w:val="clear" w:color="auto" w:fill="auto"/>
          </w:tcPr>
          <w:p w:rsidR="00C35556" w:rsidRPr="00E74D96" w:rsidRDefault="00C35556" w:rsidP="00C35556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74D96">
              <w:rPr>
                <w:rFonts w:ascii="Times New Roman" w:eastAsia="Calibri" w:hAnsi="Times New Roman"/>
                <w:sz w:val="22"/>
                <w:szCs w:val="22"/>
              </w:rPr>
              <w:t>948,22</w:t>
            </w:r>
          </w:p>
        </w:tc>
        <w:tc>
          <w:tcPr>
            <w:tcW w:w="1275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4D96">
              <w:rPr>
                <w:sz w:val="22"/>
                <w:szCs w:val="22"/>
              </w:rPr>
              <w:t>1</w:t>
            </w:r>
          </w:p>
        </w:tc>
      </w:tr>
      <w:tr w:rsidR="00C35556" w:rsidRPr="00D55343" w:rsidTr="00517A16">
        <w:trPr>
          <w:trHeight w:val="208"/>
          <w:tblCellSpacing w:w="5" w:type="nil"/>
        </w:trPr>
        <w:tc>
          <w:tcPr>
            <w:tcW w:w="720" w:type="dxa"/>
          </w:tcPr>
          <w:p w:rsidR="00C3555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</w:t>
            </w:r>
          </w:p>
        </w:tc>
        <w:tc>
          <w:tcPr>
            <w:tcW w:w="3878" w:type="dxa"/>
            <w:tcBorders>
              <w:left w:val="single" w:sz="4" w:space="0" w:color="auto"/>
            </w:tcBorders>
            <w:shd w:val="clear" w:color="auto" w:fill="auto"/>
          </w:tcPr>
          <w:p w:rsidR="00C35556" w:rsidRPr="005B3E9A" w:rsidRDefault="00C35556" w:rsidP="00C35556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5B3E9A">
              <w:rPr>
                <w:rFonts w:ascii="Times New Roman" w:hAnsi="Times New Roman"/>
                <w:sz w:val="22"/>
                <w:szCs w:val="22"/>
              </w:rPr>
              <w:t xml:space="preserve">Основное мероприятие. Реконструкция, благоустройство, строительство объектов туристской инфраструктуры, в </w:t>
            </w:r>
            <w:proofErr w:type="spellStart"/>
            <w:r w:rsidRPr="005B3E9A">
              <w:rPr>
                <w:rFonts w:ascii="Times New Roman" w:hAnsi="Times New Roman"/>
                <w:sz w:val="22"/>
                <w:szCs w:val="22"/>
              </w:rPr>
              <w:t>т.ч</w:t>
            </w:r>
            <w:proofErr w:type="spellEnd"/>
            <w:r w:rsidRPr="005B3E9A">
              <w:rPr>
                <w:rFonts w:ascii="Times New Roman" w:hAnsi="Times New Roman"/>
                <w:sz w:val="22"/>
                <w:szCs w:val="22"/>
              </w:rPr>
              <w:t>.:</w:t>
            </w:r>
          </w:p>
        </w:tc>
        <w:tc>
          <w:tcPr>
            <w:tcW w:w="2126" w:type="dxa"/>
            <w:shd w:val="clear" w:color="auto" w:fill="auto"/>
          </w:tcPr>
          <w:p w:rsidR="00C35556" w:rsidRPr="00E74D96" w:rsidRDefault="00C35556" w:rsidP="00C35556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74D96">
              <w:rPr>
                <w:rFonts w:ascii="Times New Roman" w:eastAsia="Calibri" w:hAnsi="Times New Roman"/>
                <w:sz w:val="22"/>
                <w:szCs w:val="22"/>
              </w:rPr>
              <w:t>631,99</w:t>
            </w:r>
          </w:p>
        </w:tc>
        <w:tc>
          <w:tcPr>
            <w:tcW w:w="2207" w:type="dxa"/>
            <w:shd w:val="clear" w:color="auto" w:fill="auto"/>
          </w:tcPr>
          <w:p w:rsidR="00C35556" w:rsidRPr="00E74D96" w:rsidRDefault="00C35556" w:rsidP="00C35556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74D96">
              <w:rPr>
                <w:rFonts w:ascii="Times New Roman" w:eastAsia="Calibri" w:hAnsi="Times New Roman"/>
                <w:sz w:val="22"/>
                <w:szCs w:val="22"/>
              </w:rPr>
              <w:t>629,72</w:t>
            </w:r>
          </w:p>
        </w:tc>
        <w:tc>
          <w:tcPr>
            <w:tcW w:w="1275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4D96">
              <w:rPr>
                <w:sz w:val="22"/>
                <w:szCs w:val="22"/>
              </w:rPr>
              <w:t>1</w:t>
            </w:r>
          </w:p>
        </w:tc>
      </w:tr>
      <w:tr w:rsidR="00C35556" w:rsidRPr="00D55343" w:rsidTr="00517A16">
        <w:trPr>
          <w:trHeight w:val="208"/>
          <w:tblCellSpacing w:w="5" w:type="nil"/>
        </w:trPr>
        <w:tc>
          <w:tcPr>
            <w:tcW w:w="720" w:type="dxa"/>
          </w:tcPr>
          <w:p w:rsidR="00C3555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2.1.3</w:t>
            </w:r>
          </w:p>
        </w:tc>
        <w:tc>
          <w:tcPr>
            <w:tcW w:w="3878" w:type="dxa"/>
            <w:tcBorders>
              <w:left w:val="single" w:sz="4" w:space="0" w:color="auto"/>
            </w:tcBorders>
            <w:shd w:val="clear" w:color="auto" w:fill="auto"/>
          </w:tcPr>
          <w:p w:rsidR="00C35556" w:rsidRPr="005B3E9A" w:rsidRDefault="00C35556" w:rsidP="00C35556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</w:rPr>
            </w:pPr>
            <w:r w:rsidRPr="005B3E9A">
              <w:rPr>
                <w:rFonts w:ascii="Times New Roman" w:hAnsi="Times New Roman"/>
                <w:sz w:val="22"/>
                <w:szCs w:val="22"/>
              </w:rPr>
              <w:t>Благоустройство территории Северского природного парка</w:t>
            </w:r>
          </w:p>
        </w:tc>
        <w:tc>
          <w:tcPr>
            <w:tcW w:w="2126" w:type="dxa"/>
            <w:shd w:val="clear" w:color="auto" w:fill="auto"/>
          </w:tcPr>
          <w:p w:rsidR="00C35556" w:rsidRPr="00E74D96" w:rsidRDefault="00C35556" w:rsidP="00C35556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74D96">
              <w:rPr>
                <w:rFonts w:ascii="Times New Roman" w:eastAsia="Calibri" w:hAnsi="Times New Roman"/>
                <w:sz w:val="22"/>
                <w:szCs w:val="22"/>
              </w:rPr>
              <w:t>631,99</w:t>
            </w:r>
          </w:p>
        </w:tc>
        <w:tc>
          <w:tcPr>
            <w:tcW w:w="2207" w:type="dxa"/>
            <w:shd w:val="clear" w:color="auto" w:fill="auto"/>
          </w:tcPr>
          <w:p w:rsidR="00C35556" w:rsidRPr="00E74D96" w:rsidRDefault="00C35556" w:rsidP="00C35556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74D96">
              <w:rPr>
                <w:rFonts w:ascii="Times New Roman" w:eastAsia="Calibri" w:hAnsi="Times New Roman"/>
                <w:sz w:val="22"/>
                <w:szCs w:val="22"/>
              </w:rPr>
              <w:t>629,72</w:t>
            </w:r>
          </w:p>
        </w:tc>
        <w:tc>
          <w:tcPr>
            <w:tcW w:w="1275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4D96">
              <w:rPr>
                <w:sz w:val="22"/>
                <w:szCs w:val="22"/>
              </w:rPr>
              <w:t>1</w:t>
            </w:r>
          </w:p>
        </w:tc>
      </w:tr>
      <w:tr w:rsidR="00C35556" w:rsidRPr="00D55343" w:rsidTr="00517A16">
        <w:trPr>
          <w:trHeight w:val="567"/>
          <w:tblCellSpacing w:w="5" w:type="nil"/>
        </w:trPr>
        <w:tc>
          <w:tcPr>
            <w:tcW w:w="720" w:type="dxa"/>
          </w:tcPr>
          <w:p w:rsidR="00C35556" w:rsidRPr="00D55343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2.2</w:t>
            </w:r>
          </w:p>
        </w:tc>
        <w:tc>
          <w:tcPr>
            <w:tcW w:w="3878" w:type="dxa"/>
            <w:tcBorders>
              <w:left w:val="single" w:sz="4" w:space="0" w:color="auto"/>
            </w:tcBorders>
            <w:shd w:val="clear" w:color="auto" w:fill="auto"/>
          </w:tcPr>
          <w:p w:rsidR="00C35556" w:rsidRPr="00A47D76" w:rsidRDefault="00C35556" w:rsidP="00C35556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2"/>
                <w:szCs w:val="22"/>
              </w:rPr>
            </w:pPr>
            <w:r w:rsidRPr="00A47D76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Основное мероприятие. Создание условий для развития туризма и поддержка приоритетных направлений туризма,  в т.ч.:</w:t>
            </w:r>
          </w:p>
        </w:tc>
        <w:tc>
          <w:tcPr>
            <w:tcW w:w="2126" w:type="dxa"/>
            <w:shd w:val="clear" w:color="auto" w:fill="auto"/>
          </w:tcPr>
          <w:p w:rsidR="00C35556" w:rsidRPr="00E74D96" w:rsidRDefault="00C35556" w:rsidP="00C35556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74D96">
              <w:rPr>
                <w:rFonts w:ascii="Times New Roman" w:eastAsia="Calibri" w:hAnsi="Times New Roman"/>
                <w:sz w:val="22"/>
                <w:szCs w:val="22"/>
              </w:rPr>
              <w:t>318,50</w:t>
            </w:r>
          </w:p>
        </w:tc>
        <w:tc>
          <w:tcPr>
            <w:tcW w:w="2207" w:type="dxa"/>
            <w:shd w:val="clear" w:color="auto" w:fill="auto"/>
          </w:tcPr>
          <w:p w:rsidR="00C35556" w:rsidRPr="00E74D96" w:rsidRDefault="00C35556" w:rsidP="00C35556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74D96">
              <w:rPr>
                <w:rFonts w:ascii="Times New Roman" w:eastAsia="Calibri" w:hAnsi="Times New Roman"/>
                <w:sz w:val="22"/>
                <w:szCs w:val="22"/>
              </w:rPr>
              <w:t>318,50</w:t>
            </w:r>
          </w:p>
        </w:tc>
        <w:tc>
          <w:tcPr>
            <w:tcW w:w="1275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4D96">
              <w:rPr>
                <w:sz w:val="22"/>
                <w:szCs w:val="22"/>
              </w:rPr>
              <w:t>1</w:t>
            </w:r>
          </w:p>
        </w:tc>
      </w:tr>
      <w:tr w:rsidR="00C35556" w:rsidRPr="00D55343" w:rsidTr="00517A16">
        <w:trPr>
          <w:trHeight w:val="567"/>
          <w:tblCellSpacing w:w="5" w:type="nil"/>
        </w:trPr>
        <w:tc>
          <w:tcPr>
            <w:tcW w:w="720" w:type="dxa"/>
          </w:tcPr>
          <w:p w:rsidR="00C3555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2.2.3</w:t>
            </w:r>
          </w:p>
          <w:p w:rsidR="00C35556" w:rsidRPr="00D55343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78" w:type="dxa"/>
            <w:tcBorders>
              <w:left w:val="single" w:sz="4" w:space="0" w:color="auto"/>
            </w:tcBorders>
            <w:shd w:val="clear" w:color="auto" w:fill="auto"/>
          </w:tcPr>
          <w:p w:rsidR="00C35556" w:rsidRPr="00A47D76" w:rsidRDefault="00C35556" w:rsidP="00C35556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2"/>
                <w:szCs w:val="22"/>
              </w:rPr>
            </w:pPr>
            <w:r w:rsidRPr="00A47D76">
              <w:rPr>
                <w:rFonts w:ascii="Times New Roman" w:eastAsia="Calibri" w:hAnsi="Times New Roman"/>
                <w:sz w:val="22"/>
                <w:szCs w:val="22"/>
              </w:rPr>
              <w:t>Организация туристских и экскурсионных маршрутов для детей и молодежи</w:t>
            </w:r>
          </w:p>
        </w:tc>
        <w:tc>
          <w:tcPr>
            <w:tcW w:w="2126" w:type="dxa"/>
            <w:shd w:val="clear" w:color="auto" w:fill="auto"/>
          </w:tcPr>
          <w:p w:rsidR="00C35556" w:rsidRPr="00E74D96" w:rsidRDefault="00C35556" w:rsidP="00C35556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74D96">
              <w:rPr>
                <w:rFonts w:ascii="Times New Roman" w:eastAsia="Calibri" w:hAnsi="Times New Roman"/>
                <w:sz w:val="22"/>
                <w:szCs w:val="22"/>
              </w:rPr>
              <w:t>318,50</w:t>
            </w:r>
          </w:p>
        </w:tc>
        <w:tc>
          <w:tcPr>
            <w:tcW w:w="2207" w:type="dxa"/>
            <w:shd w:val="clear" w:color="auto" w:fill="auto"/>
          </w:tcPr>
          <w:p w:rsidR="00C35556" w:rsidRPr="00E74D96" w:rsidRDefault="00C35556" w:rsidP="00C35556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74D96">
              <w:rPr>
                <w:rFonts w:ascii="Times New Roman" w:eastAsia="Calibri" w:hAnsi="Times New Roman"/>
                <w:sz w:val="22"/>
                <w:szCs w:val="22"/>
              </w:rPr>
              <w:t>318,50</w:t>
            </w:r>
          </w:p>
        </w:tc>
        <w:tc>
          <w:tcPr>
            <w:tcW w:w="1275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4D96">
              <w:rPr>
                <w:sz w:val="22"/>
                <w:szCs w:val="22"/>
              </w:rPr>
              <w:t>1</w:t>
            </w:r>
          </w:p>
        </w:tc>
      </w:tr>
      <w:tr w:rsidR="00C35556" w:rsidRPr="00D55343" w:rsidTr="00517A16">
        <w:trPr>
          <w:trHeight w:val="567"/>
          <w:tblCellSpacing w:w="5" w:type="nil"/>
        </w:trPr>
        <w:tc>
          <w:tcPr>
            <w:tcW w:w="720" w:type="dxa"/>
          </w:tcPr>
          <w:p w:rsidR="00C35556" w:rsidRDefault="00C3555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878" w:type="dxa"/>
            <w:tcBorders>
              <w:left w:val="single" w:sz="4" w:space="0" w:color="auto"/>
            </w:tcBorders>
            <w:shd w:val="clear" w:color="auto" w:fill="auto"/>
          </w:tcPr>
          <w:p w:rsidR="00C35556" w:rsidRPr="00654008" w:rsidRDefault="00C35556" w:rsidP="00517A16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 xml:space="preserve">Подпрограмма 3 </w:t>
            </w:r>
            <w:r w:rsidR="00517A16">
              <w:rPr>
                <w:rFonts w:ascii="Times New Roman" w:eastAsia="Calibri" w:hAnsi="Times New Roman"/>
                <w:sz w:val="22"/>
                <w:szCs w:val="22"/>
              </w:rPr>
              <w:t>«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Обеспечивающая подпрограмма»</w:t>
            </w:r>
          </w:p>
        </w:tc>
        <w:tc>
          <w:tcPr>
            <w:tcW w:w="2126" w:type="dxa"/>
            <w:shd w:val="clear" w:color="auto" w:fill="auto"/>
          </w:tcPr>
          <w:p w:rsidR="00C35556" w:rsidRPr="00E74D96" w:rsidRDefault="00C35556" w:rsidP="00C35556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74D96">
              <w:rPr>
                <w:rFonts w:ascii="Times New Roman" w:eastAsia="Calibri" w:hAnsi="Times New Roman"/>
                <w:sz w:val="22"/>
                <w:szCs w:val="22"/>
              </w:rPr>
              <w:t>11 733,22</w:t>
            </w:r>
          </w:p>
        </w:tc>
        <w:tc>
          <w:tcPr>
            <w:tcW w:w="2207" w:type="dxa"/>
            <w:shd w:val="clear" w:color="auto" w:fill="auto"/>
          </w:tcPr>
          <w:p w:rsidR="00C35556" w:rsidRPr="00E74D96" w:rsidRDefault="00C35556" w:rsidP="00C35556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E74D96">
              <w:rPr>
                <w:rFonts w:ascii="Times New Roman" w:eastAsia="Calibri" w:hAnsi="Times New Roman"/>
                <w:sz w:val="22"/>
                <w:szCs w:val="22"/>
              </w:rPr>
              <w:t>11 731,96</w:t>
            </w:r>
          </w:p>
        </w:tc>
        <w:tc>
          <w:tcPr>
            <w:tcW w:w="1275" w:type="dxa"/>
          </w:tcPr>
          <w:p w:rsidR="00C35556" w:rsidRPr="00E74D96" w:rsidRDefault="00C35556" w:rsidP="00C355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4D96">
              <w:rPr>
                <w:sz w:val="22"/>
                <w:szCs w:val="22"/>
              </w:rPr>
              <w:t>1</w:t>
            </w:r>
          </w:p>
        </w:tc>
      </w:tr>
      <w:tr w:rsidR="00C35556" w:rsidRPr="00D55343" w:rsidTr="00517A16">
        <w:trPr>
          <w:trHeight w:val="296"/>
          <w:tblCellSpacing w:w="5" w:type="nil"/>
        </w:trPr>
        <w:tc>
          <w:tcPr>
            <w:tcW w:w="720" w:type="dxa"/>
          </w:tcPr>
          <w:p w:rsidR="00C35556" w:rsidRPr="00D55343" w:rsidRDefault="00C35556" w:rsidP="00C3555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78" w:type="dxa"/>
            <w:tcBorders>
              <w:left w:val="single" w:sz="4" w:space="0" w:color="auto"/>
            </w:tcBorders>
            <w:shd w:val="clear" w:color="auto" w:fill="auto"/>
          </w:tcPr>
          <w:p w:rsidR="00C35556" w:rsidRPr="00654008" w:rsidRDefault="00C35556" w:rsidP="00C35556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2"/>
                <w:szCs w:val="22"/>
              </w:rPr>
            </w:pPr>
            <w:r w:rsidRPr="00654008">
              <w:rPr>
                <w:rFonts w:ascii="Times New Roman" w:eastAsia="Calibri" w:hAnsi="Times New Roman"/>
                <w:sz w:val="22"/>
                <w:szCs w:val="22"/>
              </w:rPr>
              <w:t>ИТОГО по Программе</w:t>
            </w:r>
          </w:p>
        </w:tc>
        <w:tc>
          <w:tcPr>
            <w:tcW w:w="2126" w:type="dxa"/>
          </w:tcPr>
          <w:p w:rsidR="00C35556" w:rsidRPr="00517A16" w:rsidRDefault="00517A16" w:rsidP="00C35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7A16">
              <w:rPr>
                <w:rFonts w:ascii="Times New Roman" w:hAnsi="Times New Roman"/>
                <w:sz w:val="22"/>
                <w:szCs w:val="22"/>
              </w:rPr>
              <w:t>590 587,06</w:t>
            </w:r>
          </w:p>
        </w:tc>
        <w:tc>
          <w:tcPr>
            <w:tcW w:w="2207" w:type="dxa"/>
          </w:tcPr>
          <w:p w:rsidR="00C35556" w:rsidRPr="00E74D96" w:rsidRDefault="00517A16" w:rsidP="00F85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590</w:t>
            </w:r>
            <w:r w:rsidR="00F8507D">
              <w:rPr>
                <w:rFonts w:ascii="Times New Roman" w:hAnsi="Times New Roman"/>
                <w:sz w:val="22"/>
                <w:szCs w:val="22"/>
              </w:rPr>
              <w:t> 355,53</w:t>
            </w:r>
            <w:bookmarkStart w:id="0" w:name="_GoBack"/>
            <w:bookmarkEnd w:id="0"/>
          </w:p>
        </w:tc>
        <w:tc>
          <w:tcPr>
            <w:tcW w:w="1275" w:type="dxa"/>
          </w:tcPr>
          <w:p w:rsidR="00C35556" w:rsidRPr="00E74D96" w:rsidRDefault="00E74D96" w:rsidP="00C355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4D96">
              <w:rPr>
                <w:sz w:val="22"/>
                <w:szCs w:val="22"/>
              </w:rPr>
              <w:t>1</w:t>
            </w:r>
          </w:p>
        </w:tc>
      </w:tr>
    </w:tbl>
    <w:p w:rsidR="00654008" w:rsidRDefault="00654008" w:rsidP="00E74D96">
      <w:pPr>
        <w:jc w:val="both"/>
        <w:rPr>
          <w:sz w:val="24"/>
          <w:szCs w:val="24"/>
        </w:rPr>
      </w:pPr>
    </w:p>
    <w:sectPr w:rsidR="00654008" w:rsidSect="00D33B47">
      <w:pgSz w:w="11907" w:h="16840" w:code="9"/>
      <w:pgMar w:top="1134" w:right="567" w:bottom="567" w:left="1701" w:header="357" w:footer="720" w:gutter="0"/>
      <w:pgNumType w:start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397" w:rsidRDefault="00F15397">
      <w:r>
        <w:separator/>
      </w:r>
    </w:p>
  </w:endnote>
  <w:endnote w:type="continuationSeparator" w:id="0">
    <w:p w:rsidR="00F15397" w:rsidRDefault="00F15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397" w:rsidRDefault="00F15397">
      <w:r>
        <w:separator/>
      </w:r>
    </w:p>
  </w:footnote>
  <w:footnote w:type="continuationSeparator" w:id="0">
    <w:p w:rsidR="00F15397" w:rsidRDefault="00F15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397" w:rsidRDefault="00F15397" w:rsidP="007939E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397" w:rsidRDefault="00F1539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397" w:rsidRPr="00544730" w:rsidRDefault="00F15397">
    <w:pPr>
      <w:pStyle w:val="a3"/>
      <w:jc w:val="center"/>
      <w:rPr>
        <w:sz w:val="22"/>
        <w:szCs w:val="22"/>
      </w:rPr>
    </w:pPr>
    <w:r w:rsidRPr="00544730">
      <w:rPr>
        <w:sz w:val="22"/>
        <w:szCs w:val="22"/>
      </w:rPr>
      <w:fldChar w:fldCharType="begin"/>
    </w:r>
    <w:r w:rsidRPr="00544730">
      <w:rPr>
        <w:sz w:val="22"/>
        <w:szCs w:val="22"/>
      </w:rPr>
      <w:instrText>PAGE   \* MERGEFORMAT</w:instrText>
    </w:r>
    <w:r w:rsidRPr="00544730">
      <w:rPr>
        <w:sz w:val="22"/>
        <w:szCs w:val="22"/>
      </w:rPr>
      <w:fldChar w:fldCharType="separate"/>
    </w:r>
    <w:r w:rsidR="00F8507D" w:rsidRPr="00F8507D">
      <w:rPr>
        <w:noProof/>
        <w:sz w:val="22"/>
        <w:szCs w:val="22"/>
        <w:lang w:val="ru-RU"/>
      </w:rPr>
      <w:t>8</w:t>
    </w:r>
    <w:r w:rsidRPr="00544730">
      <w:rPr>
        <w:sz w:val="22"/>
        <w:szCs w:val="22"/>
      </w:rPr>
      <w:fldChar w:fldCharType="end"/>
    </w:r>
  </w:p>
  <w:p w:rsidR="00F15397" w:rsidRDefault="00F1539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92C83"/>
    <w:multiLevelType w:val="multilevel"/>
    <w:tmpl w:val="8102AA1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D5C76B1"/>
    <w:multiLevelType w:val="multilevel"/>
    <w:tmpl w:val="6404824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22990672"/>
    <w:multiLevelType w:val="multilevel"/>
    <w:tmpl w:val="FE8E20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8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6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5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04" w:hanging="1800"/>
      </w:pPr>
      <w:rPr>
        <w:rFonts w:cs="Times New Roman" w:hint="default"/>
      </w:rPr>
    </w:lvl>
  </w:abstractNum>
  <w:abstractNum w:abstractNumId="3" w15:restartNumberingAfterBreak="0">
    <w:nsid w:val="34EF6402"/>
    <w:multiLevelType w:val="hybridMultilevel"/>
    <w:tmpl w:val="A4D28724"/>
    <w:lvl w:ilvl="0" w:tplc="91E43D1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CF35467"/>
    <w:multiLevelType w:val="hybridMultilevel"/>
    <w:tmpl w:val="4DA87700"/>
    <w:lvl w:ilvl="0" w:tplc="A5A42C72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5C1E3E23"/>
    <w:multiLevelType w:val="hybridMultilevel"/>
    <w:tmpl w:val="0FE2D526"/>
    <w:lvl w:ilvl="0" w:tplc="F73C7C6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D1"/>
    <w:rsid w:val="000033A4"/>
    <w:rsid w:val="00004156"/>
    <w:rsid w:val="00004942"/>
    <w:rsid w:val="0000535C"/>
    <w:rsid w:val="0001161D"/>
    <w:rsid w:val="00011C3A"/>
    <w:rsid w:val="00011F47"/>
    <w:rsid w:val="00012A75"/>
    <w:rsid w:val="00012D1D"/>
    <w:rsid w:val="0001300A"/>
    <w:rsid w:val="000153C3"/>
    <w:rsid w:val="00015462"/>
    <w:rsid w:val="00022ECC"/>
    <w:rsid w:val="000231D1"/>
    <w:rsid w:val="000232ED"/>
    <w:rsid w:val="00024F26"/>
    <w:rsid w:val="00025EB3"/>
    <w:rsid w:val="000317FC"/>
    <w:rsid w:val="00033B04"/>
    <w:rsid w:val="00035BF0"/>
    <w:rsid w:val="000376F0"/>
    <w:rsid w:val="00043151"/>
    <w:rsid w:val="00050307"/>
    <w:rsid w:val="000519FD"/>
    <w:rsid w:val="00051EFE"/>
    <w:rsid w:val="0005260F"/>
    <w:rsid w:val="00053094"/>
    <w:rsid w:val="00053C4E"/>
    <w:rsid w:val="000555B0"/>
    <w:rsid w:val="00055BE2"/>
    <w:rsid w:val="00056DF4"/>
    <w:rsid w:val="000606D9"/>
    <w:rsid w:val="00060CFF"/>
    <w:rsid w:val="00062B51"/>
    <w:rsid w:val="000638F3"/>
    <w:rsid w:val="0006603D"/>
    <w:rsid w:val="00067BEA"/>
    <w:rsid w:val="000714FE"/>
    <w:rsid w:val="000727B0"/>
    <w:rsid w:val="00072800"/>
    <w:rsid w:val="0007326F"/>
    <w:rsid w:val="00073929"/>
    <w:rsid w:val="000763FB"/>
    <w:rsid w:val="000769B0"/>
    <w:rsid w:val="00076A23"/>
    <w:rsid w:val="000772CE"/>
    <w:rsid w:val="00085175"/>
    <w:rsid w:val="00085337"/>
    <w:rsid w:val="00087384"/>
    <w:rsid w:val="000878ED"/>
    <w:rsid w:val="000904C0"/>
    <w:rsid w:val="0009176D"/>
    <w:rsid w:val="0009629F"/>
    <w:rsid w:val="00097ED0"/>
    <w:rsid w:val="000A4A5F"/>
    <w:rsid w:val="000A55E7"/>
    <w:rsid w:val="000A5C6D"/>
    <w:rsid w:val="000A6791"/>
    <w:rsid w:val="000B125E"/>
    <w:rsid w:val="000B18DA"/>
    <w:rsid w:val="000B45F4"/>
    <w:rsid w:val="000B5D4F"/>
    <w:rsid w:val="000B6C09"/>
    <w:rsid w:val="000C0120"/>
    <w:rsid w:val="000C070C"/>
    <w:rsid w:val="000C1C21"/>
    <w:rsid w:val="000C26CB"/>
    <w:rsid w:val="000C6074"/>
    <w:rsid w:val="000C6600"/>
    <w:rsid w:val="000D73FD"/>
    <w:rsid w:val="000E1C17"/>
    <w:rsid w:val="000E1EC1"/>
    <w:rsid w:val="000E3099"/>
    <w:rsid w:val="000E317B"/>
    <w:rsid w:val="000E3988"/>
    <w:rsid w:val="000E4E98"/>
    <w:rsid w:val="000E5B24"/>
    <w:rsid w:val="000E6B2D"/>
    <w:rsid w:val="000F12E8"/>
    <w:rsid w:val="000F3D9D"/>
    <w:rsid w:val="000F3F2C"/>
    <w:rsid w:val="000F5F5E"/>
    <w:rsid w:val="000F6F99"/>
    <w:rsid w:val="001007A3"/>
    <w:rsid w:val="00101346"/>
    <w:rsid w:val="001018D1"/>
    <w:rsid w:val="001022E6"/>
    <w:rsid w:val="00103BAA"/>
    <w:rsid w:val="0010413C"/>
    <w:rsid w:val="0010546F"/>
    <w:rsid w:val="00106792"/>
    <w:rsid w:val="001070D9"/>
    <w:rsid w:val="0011208C"/>
    <w:rsid w:val="00112DEE"/>
    <w:rsid w:val="00113E58"/>
    <w:rsid w:val="00115869"/>
    <w:rsid w:val="00115D8E"/>
    <w:rsid w:val="0011664F"/>
    <w:rsid w:val="001169B6"/>
    <w:rsid w:val="0011793F"/>
    <w:rsid w:val="00121BFD"/>
    <w:rsid w:val="001232D2"/>
    <w:rsid w:val="00124920"/>
    <w:rsid w:val="0012556F"/>
    <w:rsid w:val="00126BA8"/>
    <w:rsid w:val="001272C6"/>
    <w:rsid w:val="001276A3"/>
    <w:rsid w:val="00127838"/>
    <w:rsid w:val="00131A75"/>
    <w:rsid w:val="0014039D"/>
    <w:rsid w:val="00140751"/>
    <w:rsid w:val="0014407D"/>
    <w:rsid w:val="0014634F"/>
    <w:rsid w:val="001472E2"/>
    <w:rsid w:val="00147EA4"/>
    <w:rsid w:val="001531E3"/>
    <w:rsid w:val="00157AD0"/>
    <w:rsid w:val="00160B76"/>
    <w:rsid w:val="00162C56"/>
    <w:rsid w:val="001652F9"/>
    <w:rsid w:val="0016576B"/>
    <w:rsid w:val="001678FA"/>
    <w:rsid w:val="00170EDA"/>
    <w:rsid w:val="001759D9"/>
    <w:rsid w:val="00180DCF"/>
    <w:rsid w:val="00182096"/>
    <w:rsid w:val="00182D8F"/>
    <w:rsid w:val="00183E56"/>
    <w:rsid w:val="001854FB"/>
    <w:rsid w:val="00190076"/>
    <w:rsid w:val="00193CA3"/>
    <w:rsid w:val="0019469F"/>
    <w:rsid w:val="001A0D7C"/>
    <w:rsid w:val="001A144A"/>
    <w:rsid w:val="001A1948"/>
    <w:rsid w:val="001A2494"/>
    <w:rsid w:val="001A3ED7"/>
    <w:rsid w:val="001A5320"/>
    <w:rsid w:val="001A66BC"/>
    <w:rsid w:val="001A79CE"/>
    <w:rsid w:val="001B2B8D"/>
    <w:rsid w:val="001B2C8E"/>
    <w:rsid w:val="001B4275"/>
    <w:rsid w:val="001B5031"/>
    <w:rsid w:val="001B5A69"/>
    <w:rsid w:val="001B7E3D"/>
    <w:rsid w:val="001C1087"/>
    <w:rsid w:val="001C112C"/>
    <w:rsid w:val="001C2A56"/>
    <w:rsid w:val="001C3DF8"/>
    <w:rsid w:val="001C514F"/>
    <w:rsid w:val="001C6C11"/>
    <w:rsid w:val="001D09BE"/>
    <w:rsid w:val="001D5301"/>
    <w:rsid w:val="001D6935"/>
    <w:rsid w:val="001D6A8D"/>
    <w:rsid w:val="001E37A9"/>
    <w:rsid w:val="001E4958"/>
    <w:rsid w:val="001E60A2"/>
    <w:rsid w:val="001E6471"/>
    <w:rsid w:val="001E711C"/>
    <w:rsid w:val="001F068F"/>
    <w:rsid w:val="001F375E"/>
    <w:rsid w:val="001F54B7"/>
    <w:rsid w:val="001F7E34"/>
    <w:rsid w:val="002013B9"/>
    <w:rsid w:val="00202A83"/>
    <w:rsid w:val="00204AF4"/>
    <w:rsid w:val="002055C2"/>
    <w:rsid w:val="0020738B"/>
    <w:rsid w:val="00210075"/>
    <w:rsid w:val="00210188"/>
    <w:rsid w:val="0021097A"/>
    <w:rsid w:val="00211391"/>
    <w:rsid w:val="00212AC1"/>
    <w:rsid w:val="00212BD0"/>
    <w:rsid w:val="00213481"/>
    <w:rsid w:val="002170B4"/>
    <w:rsid w:val="002230F2"/>
    <w:rsid w:val="00223E6A"/>
    <w:rsid w:val="00225D20"/>
    <w:rsid w:val="00227663"/>
    <w:rsid w:val="00230A65"/>
    <w:rsid w:val="0023101E"/>
    <w:rsid w:val="002315ED"/>
    <w:rsid w:val="00234915"/>
    <w:rsid w:val="002362F0"/>
    <w:rsid w:val="00241BE2"/>
    <w:rsid w:val="00242C13"/>
    <w:rsid w:val="00244A14"/>
    <w:rsid w:val="00245F23"/>
    <w:rsid w:val="002474EB"/>
    <w:rsid w:val="00250473"/>
    <w:rsid w:val="0025203C"/>
    <w:rsid w:val="002551E1"/>
    <w:rsid w:val="0025545C"/>
    <w:rsid w:val="002569A9"/>
    <w:rsid w:val="00260012"/>
    <w:rsid w:val="002642A5"/>
    <w:rsid w:val="00266178"/>
    <w:rsid w:val="00271019"/>
    <w:rsid w:val="002712D5"/>
    <w:rsid w:val="002722A1"/>
    <w:rsid w:val="00272A04"/>
    <w:rsid w:val="00273559"/>
    <w:rsid w:val="0027476D"/>
    <w:rsid w:val="0027558D"/>
    <w:rsid w:val="002800C6"/>
    <w:rsid w:val="00287963"/>
    <w:rsid w:val="00290ABC"/>
    <w:rsid w:val="00291999"/>
    <w:rsid w:val="0029498D"/>
    <w:rsid w:val="00294A35"/>
    <w:rsid w:val="002A00FA"/>
    <w:rsid w:val="002A033C"/>
    <w:rsid w:val="002A177F"/>
    <w:rsid w:val="002A1E04"/>
    <w:rsid w:val="002A3872"/>
    <w:rsid w:val="002A3926"/>
    <w:rsid w:val="002A41D6"/>
    <w:rsid w:val="002A455F"/>
    <w:rsid w:val="002B4864"/>
    <w:rsid w:val="002B57FF"/>
    <w:rsid w:val="002B5B50"/>
    <w:rsid w:val="002B6591"/>
    <w:rsid w:val="002B6FF8"/>
    <w:rsid w:val="002C0034"/>
    <w:rsid w:val="002C09C1"/>
    <w:rsid w:val="002C0CD3"/>
    <w:rsid w:val="002C3721"/>
    <w:rsid w:val="002C493E"/>
    <w:rsid w:val="002C4AEF"/>
    <w:rsid w:val="002D07D8"/>
    <w:rsid w:val="002D1FDB"/>
    <w:rsid w:val="002D2106"/>
    <w:rsid w:val="002D392E"/>
    <w:rsid w:val="002D419C"/>
    <w:rsid w:val="002D493A"/>
    <w:rsid w:val="002D623E"/>
    <w:rsid w:val="002D65AF"/>
    <w:rsid w:val="002D765F"/>
    <w:rsid w:val="002D784E"/>
    <w:rsid w:val="002E19AA"/>
    <w:rsid w:val="002E2294"/>
    <w:rsid w:val="002E478F"/>
    <w:rsid w:val="002E5509"/>
    <w:rsid w:val="002E7D99"/>
    <w:rsid w:val="002F0DDD"/>
    <w:rsid w:val="002F19EE"/>
    <w:rsid w:val="002F2C7E"/>
    <w:rsid w:val="002F3AA0"/>
    <w:rsid w:val="002F3D22"/>
    <w:rsid w:val="002F54F1"/>
    <w:rsid w:val="002F76A3"/>
    <w:rsid w:val="003000F1"/>
    <w:rsid w:val="003046A4"/>
    <w:rsid w:val="003057DC"/>
    <w:rsid w:val="00310101"/>
    <w:rsid w:val="00311860"/>
    <w:rsid w:val="00312A24"/>
    <w:rsid w:val="00314613"/>
    <w:rsid w:val="00314AE7"/>
    <w:rsid w:val="00314CAE"/>
    <w:rsid w:val="00316B41"/>
    <w:rsid w:val="00320EDF"/>
    <w:rsid w:val="00322540"/>
    <w:rsid w:val="00322BFB"/>
    <w:rsid w:val="00323EF5"/>
    <w:rsid w:val="0032495D"/>
    <w:rsid w:val="00324D5D"/>
    <w:rsid w:val="00327442"/>
    <w:rsid w:val="00331505"/>
    <w:rsid w:val="003346CE"/>
    <w:rsid w:val="0033674C"/>
    <w:rsid w:val="0033680F"/>
    <w:rsid w:val="00337F4D"/>
    <w:rsid w:val="00340BA3"/>
    <w:rsid w:val="00340C79"/>
    <w:rsid w:val="0034445D"/>
    <w:rsid w:val="0034498A"/>
    <w:rsid w:val="00345F4F"/>
    <w:rsid w:val="003474D1"/>
    <w:rsid w:val="00347ACA"/>
    <w:rsid w:val="00350C0F"/>
    <w:rsid w:val="003549F9"/>
    <w:rsid w:val="0035714A"/>
    <w:rsid w:val="003612AE"/>
    <w:rsid w:val="00362C1E"/>
    <w:rsid w:val="00363AFF"/>
    <w:rsid w:val="0036517A"/>
    <w:rsid w:val="00365664"/>
    <w:rsid w:val="003722F4"/>
    <w:rsid w:val="0037280E"/>
    <w:rsid w:val="00373902"/>
    <w:rsid w:val="003747E3"/>
    <w:rsid w:val="00374B32"/>
    <w:rsid w:val="00380681"/>
    <w:rsid w:val="00380DA1"/>
    <w:rsid w:val="00384DF8"/>
    <w:rsid w:val="0039035E"/>
    <w:rsid w:val="00392D50"/>
    <w:rsid w:val="0039572A"/>
    <w:rsid w:val="0039683B"/>
    <w:rsid w:val="003A30F5"/>
    <w:rsid w:val="003A6BA0"/>
    <w:rsid w:val="003B003D"/>
    <w:rsid w:val="003B0A15"/>
    <w:rsid w:val="003B1E6D"/>
    <w:rsid w:val="003B2601"/>
    <w:rsid w:val="003B3F3D"/>
    <w:rsid w:val="003B498F"/>
    <w:rsid w:val="003B7ECA"/>
    <w:rsid w:val="003C0A27"/>
    <w:rsid w:val="003C0C32"/>
    <w:rsid w:val="003C1479"/>
    <w:rsid w:val="003C1D91"/>
    <w:rsid w:val="003C3ACA"/>
    <w:rsid w:val="003C3BCE"/>
    <w:rsid w:val="003C5C94"/>
    <w:rsid w:val="003C5F07"/>
    <w:rsid w:val="003C690C"/>
    <w:rsid w:val="003C6972"/>
    <w:rsid w:val="003D0C98"/>
    <w:rsid w:val="003D17CD"/>
    <w:rsid w:val="003D1A29"/>
    <w:rsid w:val="003D4604"/>
    <w:rsid w:val="003D5348"/>
    <w:rsid w:val="003D706E"/>
    <w:rsid w:val="003E00DE"/>
    <w:rsid w:val="003E05D8"/>
    <w:rsid w:val="003E0FEB"/>
    <w:rsid w:val="003E1E43"/>
    <w:rsid w:val="003E3769"/>
    <w:rsid w:val="003E39F4"/>
    <w:rsid w:val="003E5C51"/>
    <w:rsid w:val="003E723B"/>
    <w:rsid w:val="003F06E4"/>
    <w:rsid w:val="003F0AA9"/>
    <w:rsid w:val="003F6B24"/>
    <w:rsid w:val="003F744A"/>
    <w:rsid w:val="00402890"/>
    <w:rsid w:val="004043A7"/>
    <w:rsid w:val="004065AA"/>
    <w:rsid w:val="0040670D"/>
    <w:rsid w:val="00410800"/>
    <w:rsid w:val="00410C3D"/>
    <w:rsid w:val="004119A3"/>
    <w:rsid w:val="00414B6D"/>
    <w:rsid w:val="00420265"/>
    <w:rsid w:val="004207FE"/>
    <w:rsid w:val="004213E4"/>
    <w:rsid w:val="004215FC"/>
    <w:rsid w:val="004267A7"/>
    <w:rsid w:val="00426A89"/>
    <w:rsid w:val="00426E79"/>
    <w:rsid w:val="004306E9"/>
    <w:rsid w:val="00431920"/>
    <w:rsid w:val="00431998"/>
    <w:rsid w:val="00435CE6"/>
    <w:rsid w:val="00440A43"/>
    <w:rsid w:val="00440CDC"/>
    <w:rsid w:val="00442CD8"/>
    <w:rsid w:val="00442D5E"/>
    <w:rsid w:val="00443BE2"/>
    <w:rsid w:val="00445485"/>
    <w:rsid w:val="0045429B"/>
    <w:rsid w:val="00461194"/>
    <w:rsid w:val="00462458"/>
    <w:rsid w:val="004626C5"/>
    <w:rsid w:val="00462B40"/>
    <w:rsid w:val="004631E8"/>
    <w:rsid w:val="00466BBB"/>
    <w:rsid w:val="00467280"/>
    <w:rsid w:val="00467C3B"/>
    <w:rsid w:val="00470006"/>
    <w:rsid w:val="004717EB"/>
    <w:rsid w:val="00471FC2"/>
    <w:rsid w:val="00473159"/>
    <w:rsid w:val="00474AB7"/>
    <w:rsid w:val="00474DB2"/>
    <w:rsid w:val="004751C0"/>
    <w:rsid w:val="0047702D"/>
    <w:rsid w:val="004770F4"/>
    <w:rsid w:val="004831EE"/>
    <w:rsid w:val="0048516A"/>
    <w:rsid w:val="0048767F"/>
    <w:rsid w:val="00490207"/>
    <w:rsid w:val="00492732"/>
    <w:rsid w:val="0049529D"/>
    <w:rsid w:val="004A2D15"/>
    <w:rsid w:val="004B1784"/>
    <w:rsid w:val="004B5BEF"/>
    <w:rsid w:val="004C172B"/>
    <w:rsid w:val="004D0098"/>
    <w:rsid w:val="004D1559"/>
    <w:rsid w:val="004D55EC"/>
    <w:rsid w:val="004D7442"/>
    <w:rsid w:val="004E0C1F"/>
    <w:rsid w:val="004E2882"/>
    <w:rsid w:val="004E4FD8"/>
    <w:rsid w:val="004E52FC"/>
    <w:rsid w:val="004E612F"/>
    <w:rsid w:val="004E6AB7"/>
    <w:rsid w:val="004E6DD8"/>
    <w:rsid w:val="004F0AEB"/>
    <w:rsid w:val="004F2211"/>
    <w:rsid w:val="004F29BC"/>
    <w:rsid w:val="004F7287"/>
    <w:rsid w:val="004F7FAA"/>
    <w:rsid w:val="0050005E"/>
    <w:rsid w:val="00500D06"/>
    <w:rsid w:val="00500F12"/>
    <w:rsid w:val="00501181"/>
    <w:rsid w:val="00503172"/>
    <w:rsid w:val="005034B2"/>
    <w:rsid w:val="00504008"/>
    <w:rsid w:val="0050517D"/>
    <w:rsid w:val="00506A38"/>
    <w:rsid w:val="00510820"/>
    <w:rsid w:val="00511527"/>
    <w:rsid w:val="00511914"/>
    <w:rsid w:val="00512A68"/>
    <w:rsid w:val="00512BF6"/>
    <w:rsid w:val="00513CEB"/>
    <w:rsid w:val="005143AB"/>
    <w:rsid w:val="005146C0"/>
    <w:rsid w:val="00516008"/>
    <w:rsid w:val="0051650F"/>
    <w:rsid w:val="00516C0D"/>
    <w:rsid w:val="00517A16"/>
    <w:rsid w:val="00517D95"/>
    <w:rsid w:val="005202E3"/>
    <w:rsid w:val="00520B25"/>
    <w:rsid w:val="0052117B"/>
    <w:rsid w:val="00523FE8"/>
    <w:rsid w:val="00526AFC"/>
    <w:rsid w:val="00531EBB"/>
    <w:rsid w:val="005323C7"/>
    <w:rsid w:val="00532C0C"/>
    <w:rsid w:val="005333E1"/>
    <w:rsid w:val="005348D4"/>
    <w:rsid w:val="00536F6E"/>
    <w:rsid w:val="00540A0D"/>
    <w:rsid w:val="00544730"/>
    <w:rsid w:val="00545412"/>
    <w:rsid w:val="00554FA7"/>
    <w:rsid w:val="00556A99"/>
    <w:rsid w:val="00556E4B"/>
    <w:rsid w:val="00560292"/>
    <w:rsid w:val="00565176"/>
    <w:rsid w:val="00565858"/>
    <w:rsid w:val="00565A6F"/>
    <w:rsid w:val="00565C18"/>
    <w:rsid w:val="005662AD"/>
    <w:rsid w:val="00567DE9"/>
    <w:rsid w:val="00571D20"/>
    <w:rsid w:val="00574117"/>
    <w:rsid w:val="0058187F"/>
    <w:rsid w:val="005828AC"/>
    <w:rsid w:val="00584F23"/>
    <w:rsid w:val="00595F30"/>
    <w:rsid w:val="005968F5"/>
    <w:rsid w:val="00596D21"/>
    <w:rsid w:val="005979C8"/>
    <w:rsid w:val="005A5F7F"/>
    <w:rsid w:val="005B10B6"/>
    <w:rsid w:val="005B1237"/>
    <w:rsid w:val="005B3E9A"/>
    <w:rsid w:val="005B4F9C"/>
    <w:rsid w:val="005B7654"/>
    <w:rsid w:val="005B7F55"/>
    <w:rsid w:val="005C06F3"/>
    <w:rsid w:val="005C0E6A"/>
    <w:rsid w:val="005C1685"/>
    <w:rsid w:val="005C53CD"/>
    <w:rsid w:val="005D7475"/>
    <w:rsid w:val="005D7C0D"/>
    <w:rsid w:val="005E0095"/>
    <w:rsid w:val="005E18E1"/>
    <w:rsid w:val="005E1B95"/>
    <w:rsid w:val="005E20D7"/>
    <w:rsid w:val="005E2159"/>
    <w:rsid w:val="005E236F"/>
    <w:rsid w:val="005E3626"/>
    <w:rsid w:val="005E495E"/>
    <w:rsid w:val="005E6352"/>
    <w:rsid w:val="005E6CE3"/>
    <w:rsid w:val="005F3005"/>
    <w:rsid w:val="00600D88"/>
    <w:rsid w:val="006045B6"/>
    <w:rsid w:val="006045D1"/>
    <w:rsid w:val="00604731"/>
    <w:rsid w:val="00604777"/>
    <w:rsid w:val="00605771"/>
    <w:rsid w:val="00605A39"/>
    <w:rsid w:val="006060F4"/>
    <w:rsid w:val="006076A4"/>
    <w:rsid w:val="006156A4"/>
    <w:rsid w:val="0062049B"/>
    <w:rsid w:val="006231DA"/>
    <w:rsid w:val="00623B81"/>
    <w:rsid w:val="00623D8F"/>
    <w:rsid w:val="006243BA"/>
    <w:rsid w:val="00626DCA"/>
    <w:rsid w:val="00627480"/>
    <w:rsid w:val="00630496"/>
    <w:rsid w:val="00634528"/>
    <w:rsid w:val="00634962"/>
    <w:rsid w:val="00644F28"/>
    <w:rsid w:val="00650A2B"/>
    <w:rsid w:val="00651AD8"/>
    <w:rsid w:val="00654008"/>
    <w:rsid w:val="00655287"/>
    <w:rsid w:val="00655CAD"/>
    <w:rsid w:val="0066434E"/>
    <w:rsid w:val="0066491A"/>
    <w:rsid w:val="00667668"/>
    <w:rsid w:val="006715FA"/>
    <w:rsid w:val="00671A81"/>
    <w:rsid w:val="00672243"/>
    <w:rsid w:val="0067355A"/>
    <w:rsid w:val="00680C98"/>
    <w:rsid w:val="006817D6"/>
    <w:rsid w:val="006847FA"/>
    <w:rsid w:val="006925AD"/>
    <w:rsid w:val="00692642"/>
    <w:rsid w:val="006931BA"/>
    <w:rsid w:val="00696AF0"/>
    <w:rsid w:val="006A135E"/>
    <w:rsid w:val="006A198D"/>
    <w:rsid w:val="006A3720"/>
    <w:rsid w:val="006A4EA3"/>
    <w:rsid w:val="006B2A93"/>
    <w:rsid w:val="006B2CD5"/>
    <w:rsid w:val="006B5117"/>
    <w:rsid w:val="006B614F"/>
    <w:rsid w:val="006B7528"/>
    <w:rsid w:val="006C0B33"/>
    <w:rsid w:val="006C0E23"/>
    <w:rsid w:val="006C2C7B"/>
    <w:rsid w:val="006C3A51"/>
    <w:rsid w:val="006C4071"/>
    <w:rsid w:val="006C7350"/>
    <w:rsid w:val="006D1CE9"/>
    <w:rsid w:val="006D2F43"/>
    <w:rsid w:val="006D401E"/>
    <w:rsid w:val="006D59EA"/>
    <w:rsid w:val="006D647A"/>
    <w:rsid w:val="006D7E6C"/>
    <w:rsid w:val="006E277C"/>
    <w:rsid w:val="006E6933"/>
    <w:rsid w:val="006F0DC8"/>
    <w:rsid w:val="006F458B"/>
    <w:rsid w:val="006F5359"/>
    <w:rsid w:val="00701873"/>
    <w:rsid w:val="00701E0E"/>
    <w:rsid w:val="00702E65"/>
    <w:rsid w:val="00707620"/>
    <w:rsid w:val="00707F7E"/>
    <w:rsid w:val="00714269"/>
    <w:rsid w:val="00715DF8"/>
    <w:rsid w:val="00723E1B"/>
    <w:rsid w:val="00727059"/>
    <w:rsid w:val="007301E5"/>
    <w:rsid w:val="00730E79"/>
    <w:rsid w:val="00731F98"/>
    <w:rsid w:val="00734F23"/>
    <w:rsid w:val="00735B9A"/>
    <w:rsid w:val="007360A8"/>
    <w:rsid w:val="00740ABE"/>
    <w:rsid w:val="0074150B"/>
    <w:rsid w:val="0074336A"/>
    <w:rsid w:val="00753CC1"/>
    <w:rsid w:val="00757540"/>
    <w:rsid w:val="00763A18"/>
    <w:rsid w:val="00766E4D"/>
    <w:rsid w:val="0077311A"/>
    <w:rsid w:val="00773B00"/>
    <w:rsid w:val="00774AB0"/>
    <w:rsid w:val="007750C8"/>
    <w:rsid w:val="00776273"/>
    <w:rsid w:val="00776B73"/>
    <w:rsid w:val="00777546"/>
    <w:rsid w:val="00785D75"/>
    <w:rsid w:val="00787223"/>
    <w:rsid w:val="007874D2"/>
    <w:rsid w:val="0079335B"/>
    <w:rsid w:val="007939ED"/>
    <w:rsid w:val="007945F7"/>
    <w:rsid w:val="0079530F"/>
    <w:rsid w:val="00795451"/>
    <w:rsid w:val="007A0781"/>
    <w:rsid w:val="007A26A9"/>
    <w:rsid w:val="007A4817"/>
    <w:rsid w:val="007A53BB"/>
    <w:rsid w:val="007A5A37"/>
    <w:rsid w:val="007A5DED"/>
    <w:rsid w:val="007A6508"/>
    <w:rsid w:val="007A6538"/>
    <w:rsid w:val="007A7571"/>
    <w:rsid w:val="007A7D20"/>
    <w:rsid w:val="007B0227"/>
    <w:rsid w:val="007B174B"/>
    <w:rsid w:val="007B2950"/>
    <w:rsid w:val="007B3385"/>
    <w:rsid w:val="007B3F7F"/>
    <w:rsid w:val="007B523F"/>
    <w:rsid w:val="007C07A4"/>
    <w:rsid w:val="007C399C"/>
    <w:rsid w:val="007C5F15"/>
    <w:rsid w:val="007C7528"/>
    <w:rsid w:val="007D055F"/>
    <w:rsid w:val="007D13D9"/>
    <w:rsid w:val="007D2086"/>
    <w:rsid w:val="007D3679"/>
    <w:rsid w:val="007D4467"/>
    <w:rsid w:val="007D4AAD"/>
    <w:rsid w:val="007D644D"/>
    <w:rsid w:val="007E012C"/>
    <w:rsid w:val="007E2510"/>
    <w:rsid w:val="007E258F"/>
    <w:rsid w:val="007E4583"/>
    <w:rsid w:val="007E4D32"/>
    <w:rsid w:val="007E53D5"/>
    <w:rsid w:val="007F2530"/>
    <w:rsid w:val="007F4512"/>
    <w:rsid w:val="007F631C"/>
    <w:rsid w:val="007F694D"/>
    <w:rsid w:val="007F7F7A"/>
    <w:rsid w:val="00801BA4"/>
    <w:rsid w:val="008027C3"/>
    <w:rsid w:val="0080394F"/>
    <w:rsid w:val="00804DA5"/>
    <w:rsid w:val="00804F48"/>
    <w:rsid w:val="00805737"/>
    <w:rsid w:val="00805FD8"/>
    <w:rsid w:val="00807BDA"/>
    <w:rsid w:val="008105C7"/>
    <w:rsid w:val="008138D0"/>
    <w:rsid w:val="0081748A"/>
    <w:rsid w:val="008177DF"/>
    <w:rsid w:val="00820126"/>
    <w:rsid w:val="0082033D"/>
    <w:rsid w:val="00823414"/>
    <w:rsid w:val="0082361E"/>
    <w:rsid w:val="008308ED"/>
    <w:rsid w:val="008326F2"/>
    <w:rsid w:val="00834038"/>
    <w:rsid w:val="00834C74"/>
    <w:rsid w:val="008428BA"/>
    <w:rsid w:val="00843FF6"/>
    <w:rsid w:val="00845B79"/>
    <w:rsid w:val="008470BE"/>
    <w:rsid w:val="0085396E"/>
    <w:rsid w:val="008548E0"/>
    <w:rsid w:val="008555C8"/>
    <w:rsid w:val="00860707"/>
    <w:rsid w:val="00863A58"/>
    <w:rsid w:val="00864E72"/>
    <w:rsid w:val="0086589E"/>
    <w:rsid w:val="00867EB0"/>
    <w:rsid w:val="008707CE"/>
    <w:rsid w:val="0087091C"/>
    <w:rsid w:val="00871C94"/>
    <w:rsid w:val="00873152"/>
    <w:rsid w:val="00875358"/>
    <w:rsid w:val="00876E35"/>
    <w:rsid w:val="008800B4"/>
    <w:rsid w:val="00880202"/>
    <w:rsid w:val="00883F15"/>
    <w:rsid w:val="00886994"/>
    <w:rsid w:val="00890266"/>
    <w:rsid w:val="00891601"/>
    <w:rsid w:val="00893224"/>
    <w:rsid w:val="0089322C"/>
    <w:rsid w:val="00893DB1"/>
    <w:rsid w:val="00895C93"/>
    <w:rsid w:val="00897C54"/>
    <w:rsid w:val="008A1642"/>
    <w:rsid w:val="008A46A1"/>
    <w:rsid w:val="008A4D1B"/>
    <w:rsid w:val="008A7B02"/>
    <w:rsid w:val="008B03ED"/>
    <w:rsid w:val="008B2D5C"/>
    <w:rsid w:val="008B38E5"/>
    <w:rsid w:val="008B715F"/>
    <w:rsid w:val="008B7442"/>
    <w:rsid w:val="008C00CA"/>
    <w:rsid w:val="008C18A4"/>
    <w:rsid w:val="008C24C3"/>
    <w:rsid w:val="008C574D"/>
    <w:rsid w:val="008D7165"/>
    <w:rsid w:val="008E1210"/>
    <w:rsid w:val="008E1A14"/>
    <w:rsid w:val="008E4CF7"/>
    <w:rsid w:val="008E673F"/>
    <w:rsid w:val="008E6796"/>
    <w:rsid w:val="008E7724"/>
    <w:rsid w:val="008F2877"/>
    <w:rsid w:val="008F4A49"/>
    <w:rsid w:val="008F5EAE"/>
    <w:rsid w:val="008F767A"/>
    <w:rsid w:val="0090001A"/>
    <w:rsid w:val="00900FCB"/>
    <w:rsid w:val="0090106D"/>
    <w:rsid w:val="00902C0A"/>
    <w:rsid w:val="009060AB"/>
    <w:rsid w:val="00906AA7"/>
    <w:rsid w:val="009072EB"/>
    <w:rsid w:val="0091102C"/>
    <w:rsid w:val="0091628E"/>
    <w:rsid w:val="00920910"/>
    <w:rsid w:val="00920933"/>
    <w:rsid w:val="00920C18"/>
    <w:rsid w:val="00920EE6"/>
    <w:rsid w:val="009241B2"/>
    <w:rsid w:val="00925D08"/>
    <w:rsid w:val="00925DDD"/>
    <w:rsid w:val="00927562"/>
    <w:rsid w:val="009308E3"/>
    <w:rsid w:val="00933C17"/>
    <w:rsid w:val="00934FB2"/>
    <w:rsid w:val="00935F35"/>
    <w:rsid w:val="009402AF"/>
    <w:rsid w:val="00941F72"/>
    <w:rsid w:val="0094463F"/>
    <w:rsid w:val="0094509E"/>
    <w:rsid w:val="00945159"/>
    <w:rsid w:val="00945B90"/>
    <w:rsid w:val="009479B2"/>
    <w:rsid w:val="009501AB"/>
    <w:rsid w:val="0095058F"/>
    <w:rsid w:val="00950D5A"/>
    <w:rsid w:val="0095111A"/>
    <w:rsid w:val="0095126B"/>
    <w:rsid w:val="0095472F"/>
    <w:rsid w:val="00954801"/>
    <w:rsid w:val="00955668"/>
    <w:rsid w:val="00955BDC"/>
    <w:rsid w:val="00957289"/>
    <w:rsid w:val="00957B2F"/>
    <w:rsid w:val="009626FD"/>
    <w:rsid w:val="00963A2E"/>
    <w:rsid w:val="00963CCE"/>
    <w:rsid w:val="0096682E"/>
    <w:rsid w:val="00966F5E"/>
    <w:rsid w:val="00971F6E"/>
    <w:rsid w:val="009727BA"/>
    <w:rsid w:val="00972D25"/>
    <w:rsid w:val="00972D63"/>
    <w:rsid w:val="00972F11"/>
    <w:rsid w:val="00976CC2"/>
    <w:rsid w:val="00977DC4"/>
    <w:rsid w:val="00980DB0"/>
    <w:rsid w:val="00980E46"/>
    <w:rsid w:val="00982C92"/>
    <w:rsid w:val="0098369E"/>
    <w:rsid w:val="00985B4A"/>
    <w:rsid w:val="009909CF"/>
    <w:rsid w:val="00992D13"/>
    <w:rsid w:val="00993375"/>
    <w:rsid w:val="00993F21"/>
    <w:rsid w:val="0099402E"/>
    <w:rsid w:val="00995627"/>
    <w:rsid w:val="0099621E"/>
    <w:rsid w:val="009A2244"/>
    <w:rsid w:val="009A7194"/>
    <w:rsid w:val="009B2E8F"/>
    <w:rsid w:val="009B32AC"/>
    <w:rsid w:val="009B3567"/>
    <w:rsid w:val="009B750D"/>
    <w:rsid w:val="009C09A4"/>
    <w:rsid w:val="009C19AA"/>
    <w:rsid w:val="009C337C"/>
    <w:rsid w:val="009C530D"/>
    <w:rsid w:val="009C55F6"/>
    <w:rsid w:val="009C6837"/>
    <w:rsid w:val="009D23A6"/>
    <w:rsid w:val="009D2FB1"/>
    <w:rsid w:val="009D370B"/>
    <w:rsid w:val="009D45C5"/>
    <w:rsid w:val="009D748A"/>
    <w:rsid w:val="009D780F"/>
    <w:rsid w:val="009D7B29"/>
    <w:rsid w:val="009E103E"/>
    <w:rsid w:val="009E1858"/>
    <w:rsid w:val="009E207F"/>
    <w:rsid w:val="009E4D46"/>
    <w:rsid w:val="009F5C61"/>
    <w:rsid w:val="009F73DA"/>
    <w:rsid w:val="00A00340"/>
    <w:rsid w:val="00A035A1"/>
    <w:rsid w:val="00A037E8"/>
    <w:rsid w:val="00A04955"/>
    <w:rsid w:val="00A04FC8"/>
    <w:rsid w:val="00A1328C"/>
    <w:rsid w:val="00A138B2"/>
    <w:rsid w:val="00A14CBC"/>
    <w:rsid w:val="00A151F0"/>
    <w:rsid w:val="00A17BE7"/>
    <w:rsid w:val="00A20F62"/>
    <w:rsid w:val="00A22F28"/>
    <w:rsid w:val="00A23979"/>
    <w:rsid w:val="00A25376"/>
    <w:rsid w:val="00A25E51"/>
    <w:rsid w:val="00A276A8"/>
    <w:rsid w:val="00A306FA"/>
    <w:rsid w:val="00A351A1"/>
    <w:rsid w:val="00A4205F"/>
    <w:rsid w:val="00A4212B"/>
    <w:rsid w:val="00A43211"/>
    <w:rsid w:val="00A455F9"/>
    <w:rsid w:val="00A47D76"/>
    <w:rsid w:val="00A56530"/>
    <w:rsid w:val="00A60A8B"/>
    <w:rsid w:val="00A61D90"/>
    <w:rsid w:val="00A61DB8"/>
    <w:rsid w:val="00A63D8E"/>
    <w:rsid w:val="00A67E0E"/>
    <w:rsid w:val="00A71044"/>
    <w:rsid w:val="00A719D8"/>
    <w:rsid w:val="00A724B8"/>
    <w:rsid w:val="00A75BAF"/>
    <w:rsid w:val="00A81B2C"/>
    <w:rsid w:val="00A81C0A"/>
    <w:rsid w:val="00A82D38"/>
    <w:rsid w:val="00A83CAA"/>
    <w:rsid w:val="00A84BCF"/>
    <w:rsid w:val="00A9099B"/>
    <w:rsid w:val="00A909D4"/>
    <w:rsid w:val="00A9213E"/>
    <w:rsid w:val="00A9660E"/>
    <w:rsid w:val="00A97240"/>
    <w:rsid w:val="00AA1538"/>
    <w:rsid w:val="00AA3650"/>
    <w:rsid w:val="00AA3C5F"/>
    <w:rsid w:val="00AA4EAE"/>
    <w:rsid w:val="00AA52FB"/>
    <w:rsid w:val="00AA7196"/>
    <w:rsid w:val="00AB1648"/>
    <w:rsid w:val="00AB272D"/>
    <w:rsid w:val="00AB2FBE"/>
    <w:rsid w:val="00AB5C67"/>
    <w:rsid w:val="00AC488C"/>
    <w:rsid w:val="00AC530E"/>
    <w:rsid w:val="00AC7EE2"/>
    <w:rsid w:val="00AD1A9B"/>
    <w:rsid w:val="00AD1C9D"/>
    <w:rsid w:val="00AD245F"/>
    <w:rsid w:val="00AD2DE8"/>
    <w:rsid w:val="00AD30A2"/>
    <w:rsid w:val="00AD44E1"/>
    <w:rsid w:val="00AE7A40"/>
    <w:rsid w:val="00AF27DD"/>
    <w:rsid w:val="00B042D8"/>
    <w:rsid w:val="00B047DB"/>
    <w:rsid w:val="00B04807"/>
    <w:rsid w:val="00B061C4"/>
    <w:rsid w:val="00B1057E"/>
    <w:rsid w:val="00B1112B"/>
    <w:rsid w:val="00B12113"/>
    <w:rsid w:val="00B15A17"/>
    <w:rsid w:val="00B2106D"/>
    <w:rsid w:val="00B22524"/>
    <w:rsid w:val="00B23EF1"/>
    <w:rsid w:val="00B3312E"/>
    <w:rsid w:val="00B348E2"/>
    <w:rsid w:val="00B34FCE"/>
    <w:rsid w:val="00B355DF"/>
    <w:rsid w:val="00B37B99"/>
    <w:rsid w:val="00B41DEF"/>
    <w:rsid w:val="00B42636"/>
    <w:rsid w:val="00B43F28"/>
    <w:rsid w:val="00B44614"/>
    <w:rsid w:val="00B4632D"/>
    <w:rsid w:val="00B517D0"/>
    <w:rsid w:val="00B543D4"/>
    <w:rsid w:val="00B62A6A"/>
    <w:rsid w:val="00B64234"/>
    <w:rsid w:val="00B644A2"/>
    <w:rsid w:val="00B647F2"/>
    <w:rsid w:val="00B65667"/>
    <w:rsid w:val="00B66214"/>
    <w:rsid w:val="00B7000F"/>
    <w:rsid w:val="00B71FD6"/>
    <w:rsid w:val="00B73AC1"/>
    <w:rsid w:val="00B822D3"/>
    <w:rsid w:val="00B82480"/>
    <w:rsid w:val="00B85613"/>
    <w:rsid w:val="00B864C1"/>
    <w:rsid w:val="00B86A06"/>
    <w:rsid w:val="00B87D82"/>
    <w:rsid w:val="00B901D2"/>
    <w:rsid w:val="00B901E6"/>
    <w:rsid w:val="00B93BDC"/>
    <w:rsid w:val="00B97DB1"/>
    <w:rsid w:val="00BA1233"/>
    <w:rsid w:val="00BA215B"/>
    <w:rsid w:val="00BA234A"/>
    <w:rsid w:val="00BA3E68"/>
    <w:rsid w:val="00BA450D"/>
    <w:rsid w:val="00BB21AE"/>
    <w:rsid w:val="00BB5B4C"/>
    <w:rsid w:val="00BC0985"/>
    <w:rsid w:val="00BC12BB"/>
    <w:rsid w:val="00BD3187"/>
    <w:rsid w:val="00BD38D0"/>
    <w:rsid w:val="00BD4ACC"/>
    <w:rsid w:val="00BD6D5C"/>
    <w:rsid w:val="00BE121D"/>
    <w:rsid w:val="00BE125A"/>
    <w:rsid w:val="00BE2062"/>
    <w:rsid w:val="00BE369F"/>
    <w:rsid w:val="00BE3AD6"/>
    <w:rsid w:val="00BE4FB4"/>
    <w:rsid w:val="00BE7205"/>
    <w:rsid w:val="00BE7E60"/>
    <w:rsid w:val="00BF180F"/>
    <w:rsid w:val="00BF58F2"/>
    <w:rsid w:val="00BF5D1F"/>
    <w:rsid w:val="00BF6A12"/>
    <w:rsid w:val="00C01812"/>
    <w:rsid w:val="00C074A3"/>
    <w:rsid w:val="00C10A7B"/>
    <w:rsid w:val="00C118DE"/>
    <w:rsid w:val="00C13304"/>
    <w:rsid w:val="00C13F91"/>
    <w:rsid w:val="00C15BF0"/>
    <w:rsid w:val="00C209C8"/>
    <w:rsid w:val="00C223CF"/>
    <w:rsid w:val="00C22E90"/>
    <w:rsid w:val="00C234EA"/>
    <w:rsid w:val="00C319A5"/>
    <w:rsid w:val="00C33C8B"/>
    <w:rsid w:val="00C33F56"/>
    <w:rsid w:val="00C34CA3"/>
    <w:rsid w:val="00C35556"/>
    <w:rsid w:val="00C409FC"/>
    <w:rsid w:val="00C442A3"/>
    <w:rsid w:val="00C4572B"/>
    <w:rsid w:val="00C46104"/>
    <w:rsid w:val="00C464DF"/>
    <w:rsid w:val="00C46B9A"/>
    <w:rsid w:val="00C47869"/>
    <w:rsid w:val="00C53BB9"/>
    <w:rsid w:val="00C54F83"/>
    <w:rsid w:val="00C57952"/>
    <w:rsid w:val="00C6121C"/>
    <w:rsid w:val="00C6375B"/>
    <w:rsid w:val="00C6530A"/>
    <w:rsid w:val="00C7081A"/>
    <w:rsid w:val="00C7147C"/>
    <w:rsid w:val="00C71A15"/>
    <w:rsid w:val="00C7480A"/>
    <w:rsid w:val="00C74EC0"/>
    <w:rsid w:val="00C7681D"/>
    <w:rsid w:val="00C81218"/>
    <w:rsid w:val="00C82BD1"/>
    <w:rsid w:val="00C85215"/>
    <w:rsid w:val="00C85B2E"/>
    <w:rsid w:val="00C87D19"/>
    <w:rsid w:val="00C907F1"/>
    <w:rsid w:val="00C90D1E"/>
    <w:rsid w:val="00C94250"/>
    <w:rsid w:val="00C94F88"/>
    <w:rsid w:val="00C96B0E"/>
    <w:rsid w:val="00CA04AF"/>
    <w:rsid w:val="00CA09C5"/>
    <w:rsid w:val="00CA36FB"/>
    <w:rsid w:val="00CA3FA0"/>
    <w:rsid w:val="00CA5F52"/>
    <w:rsid w:val="00CA6463"/>
    <w:rsid w:val="00CB17B2"/>
    <w:rsid w:val="00CB1D32"/>
    <w:rsid w:val="00CB2483"/>
    <w:rsid w:val="00CB26BE"/>
    <w:rsid w:val="00CB44A6"/>
    <w:rsid w:val="00CB4E7A"/>
    <w:rsid w:val="00CB52E1"/>
    <w:rsid w:val="00CB6E7D"/>
    <w:rsid w:val="00CB75B1"/>
    <w:rsid w:val="00CB7A9C"/>
    <w:rsid w:val="00CC3213"/>
    <w:rsid w:val="00CC38BD"/>
    <w:rsid w:val="00CC3F2D"/>
    <w:rsid w:val="00CC55C2"/>
    <w:rsid w:val="00CC7235"/>
    <w:rsid w:val="00CD23BB"/>
    <w:rsid w:val="00CD38AF"/>
    <w:rsid w:val="00CD6857"/>
    <w:rsid w:val="00CD6C0B"/>
    <w:rsid w:val="00CE1CB7"/>
    <w:rsid w:val="00CE313F"/>
    <w:rsid w:val="00CE3647"/>
    <w:rsid w:val="00CE4354"/>
    <w:rsid w:val="00CF27A2"/>
    <w:rsid w:val="00CF2C42"/>
    <w:rsid w:val="00CF322A"/>
    <w:rsid w:val="00CF34B1"/>
    <w:rsid w:val="00CF3D22"/>
    <w:rsid w:val="00CF5234"/>
    <w:rsid w:val="00CF625A"/>
    <w:rsid w:val="00CF6B34"/>
    <w:rsid w:val="00CF7EE6"/>
    <w:rsid w:val="00D01C98"/>
    <w:rsid w:val="00D02E4A"/>
    <w:rsid w:val="00D03AD3"/>
    <w:rsid w:val="00D12276"/>
    <w:rsid w:val="00D14BFB"/>
    <w:rsid w:val="00D2002D"/>
    <w:rsid w:val="00D20875"/>
    <w:rsid w:val="00D20F62"/>
    <w:rsid w:val="00D22FD5"/>
    <w:rsid w:val="00D22FF3"/>
    <w:rsid w:val="00D27949"/>
    <w:rsid w:val="00D27B6F"/>
    <w:rsid w:val="00D30297"/>
    <w:rsid w:val="00D33B47"/>
    <w:rsid w:val="00D357C3"/>
    <w:rsid w:val="00D35E2E"/>
    <w:rsid w:val="00D3641A"/>
    <w:rsid w:val="00D36F1D"/>
    <w:rsid w:val="00D4009F"/>
    <w:rsid w:val="00D42E61"/>
    <w:rsid w:val="00D430C2"/>
    <w:rsid w:val="00D460C9"/>
    <w:rsid w:val="00D46A91"/>
    <w:rsid w:val="00D51050"/>
    <w:rsid w:val="00D54880"/>
    <w:rsid w:val="00D55343"/>
    <w:rsid w:val="00D63F93"/>
    <w:rsid w:val="00D63FD6"/>
    <w:rsid w:val="00D70D6D"/>
    <w:rsid w:val="00D71A4D"/>
    <w:rsid w:val="00D72214"/>
    <w:rsid w:val="00D74A25"/>
    <w:rsid w:val="00D756A9"/>
    <w:rsid w:val="00D75EBC"/>
    <w:rsid w:val="00D7718B"/>
    <w:rsid w:val="00D805D6"/>
    <w:rsid w:val="00D82473"/>
    <w:rsid w:val="00D8430D"/>
    <w:rsid w:val="00D85C6B"/>
    <w:rsid w:val="00D85E1F"/>
    <w:rsid w:val="00D92BF6"/>
    <w:rsid w:val="00DA0A4B"/>
    <w:rsid w:val="00DA0B83"/>
    <w:rsid w:val="00DA21C5"/>
    <w:rsid w:val="00DA4242"/>
    <w:rsid w:val="00DA44BD"/>
    <w:rsid w:val="00DA46C5"/>
    <w:rsid w:val="00DA4795"/>
    <w:rsid w:val="00DA4FE6"/>
    <w:rsid w:val="00DB16D7"/>
    <w:rsid w:val="00DB4BCC"/>
    <w:rsid w:val="00DB7CF1"/>
    <w:rsid w:val="00DC1A0E"/>
    <w:rsid w:val="00DC2B72"/>
    <w:rsid w:val="00DC3EF9"/>
    <w:rsid w:val="00DC47EB"/>
    <w:rsid w:val="00DC5703"/>
    <w:rsid w:val="00DC6040"/>
    <w:rsid w:val="00DC6987"/>
    <w:rsid w:val="00DD1991"/>
    <w:rsid w:val="00DD21A6"/>
    <w:rsid w:val="00DD2637"/>
    <w:rsid w:val="00DD276E"/>
    <w:rsid w:val="00DD3451"/>
    <w:rsid w:val="00DD5143"/>
    <w:rsid w:val="00DD5C6E"/>
    <w:rsid w:val="00DD5FF3"/>
    <w:rsid w:val="00DD6320"/>
    <w:rsid w:val="00DD7433"/>
    <w:rsid w:val="00DD750A"/>
    <w:rsid w:val="00DE370D"/>
    <w:rsid w:val="00DE69F8"/>
    <w:rsid w:val="00DE6F04"/>
    <w:rsid w:val="00DF177E"/>
    <w:rsid w:val="00DF75DA"/>
    <w:rsid w:val="00DF7754"/>
    <w:rsid w:val="00E0290B"/>
    <w:rsid w:val="00E03E4D"/>
    <w:rsid w:val="00E06B2E"/>
    <w:rsid w:val="00E10340"/>
    <w:rsid w:val="00E10835"/>
    <w:rsid w:val="00E10ACE"/>
    <w:rsid w:val="00E1123D"/>
    <w:rsid w:val="00E112D5"/>
    <w:rsid w:val="00E12901"/>
    <w:rsid w:val="00E14364"/>
    <w:rsid w:val="00E150F5"/>
    <w:rsid w:val="00E16EB7"/>
    <w:rsid w:val="00E21281"/>
    <w:rsid w:val="00E22BCB"/>
    <w:rsid w:val="00E24533"/>
    <w:rsid w:val="00E270BE"/>
    <w:rsid w:val="00E271B1"/>
    <w:rsid w:val="00E34782"/>
    <w:rsid w:val="00E3577C"/>
    <w:rsid w:val="00E3676D"/>
    <w:rsid w:val="00E37F71"/>
    <w:rsid w:val="00E45315"/>
    <w:rsid w:val="00E45322"/>
    <w:rsid w:val="00E46882"/>
    <w:rsid w:val="00E503BC"/>
    <w:rsid w:val="00E51002"/>
    <w:rsid w:val="00E5285C"/>
    <w:rsid w:val="00E5322E"/>
    <w:rsid w:val="00E53CE8"/>
    <w:rsid w:val="00E54D3B"/>
    <w:rsid w:val="00E57BB2"/>
    <w:rsid w:val="00E6709E"/>
    <w:rsid w:val="00E70CC6"/>
    <w:rsid w:val="00E728D1"/>
    <w:rsid w:val="00E74A5F"/>
    <w:rsid w:val="00E74D96"/>
    <w:rsid w:val="00E7574B"/>
    <w:rsid w:val="00E75922"/>
    <w:rsid w:val="00E76696"/>
    <w:rsid w:val="00E77E5C"/>
    <w:rsid w:val="00E808DB"/>
    <w:rsid w:val="00E83907"/>
    <w:rsid w:val="00E862F2"/>
    <w:rsid w:val="00E8660D"/>
    <w:rsid w:val="00E903F3"/>
    <w:rsid w:val="00E93016"/>
    <w:rsid w:val="00E936AB"/>
    <w:rsid w:val="00E93FBF"/>
    <w:rsid w:val="00E942F1"/>
    <w:rsid w:val="00E9457E"/>
    <w:rsid w:val="00E94C1C"/>
    <w:rsid w:val="00E95203"/>
    <w:rsid w:val="00E953DF"/>
    <w:rsid w:val="00E96512"/>
    <w:rsid w:val="00EA01FF"/>
    <w:rsid w:val="00EA0CC6"/>
    <w:rsid w:val="00EA27D9"/>
    <w:rsid w:val="00EA3ED8"/>
    <w:rsid w:val="00EA4217"/>
    <w:rsid w:val="00EA4F68"/>
    <w:rsid w:val="00EA5BFC"/>
    <w:rsid w:val="00EA7FF5"/>
    <w:rsid w:val="00EB06AB"/>
    <w:rsid w:val="00EB0794"/>
    <w:rsid w:val="00EB07EB"/>
    <w:rsid w:val="00EB21C6"/>
    <w:rsid w:val="00EB3906"/>
    <w:rsid w:val="00EB49A9"/>
    <w:rsid w:val="00EB54FC"/>
    <w:rsid w:val="00EB66BC"/>
    <w:rsid w:val="00EB6BB0"/>
    <w:rsid w:val="00EC066F"/>
    <w:rsid w:val="00EC1B8C"/>
    <w:rsid w:val="00EC2A9D"/>
    <w:rsid w:val="00EC3A87"/>
    <w:rsid w:val="00EC40F7"/>
    <w:rsid w:val="00EC4949"/>
    <w:rsid w:val="00EC4BCB"/>
    <w:rsid w:val="00EC6C18"/>
    <w:rsid w:val="00ED214E"/>
    <w:rsid w:val="00ED411C"/>
    <w:rsid w:val="00ED5868"/>
    <w:rsid w:val="00ED59E0"/>
    <w:rsid w:val="00EE04D7"/>
    <w:rsid w:val="00EE2B8F"/>
    <w:rsid w:val="00EE53D3"/>
    <w:rsid w:val="00EE55C4"/>
    <w:rsid w:val="00EE63FD"/>
    <w:rsid w:val="00EE7396"/>
    <w:rsid w:val="00EF6E14"/>
    <w:rsid w:val="00F06189"/>
    <w:rsid w:val="00F06A9F"/>
    <w:rsid w:val="00F06C3A"/>
    <w:rsid w:val="00F076CD"/>
    <w:rsid w:val="00F07750"/>
    <w:rsid w:val="00F10995"/>
    <w:rsid w:val="00F109D9"/>
    <w:rsid w:val="00F11DDE"/>
    <w:rsid w:val="00F131EC"/>
    <w:rsid w:val="00F14211"/>
    <w:rsid w:val="00F15397"/>
    <w:rsid w:val="00F16D0A"/>
    <w:rsid w:val="00F20260"/>
    <w:rsid w:val="00F25C6D"/>
    <w:rsid w:val="00F26109"/>
    <w:rsid w:val="00F2623E"/>
    <w:rsid w:val="00F31379"/>
    <w:rsid w:val="00F34C48"/>
    <w:rsid w:val="00F372AB"/>
    <w:rsid w:val="00F373DD"/>
    <w:rsid w:val="00F41095"/>
    <w:rsid w:val="00F4411A"/>
    <w:rsid w:val="00F45CA6"/>
    <w:rsid w:val="00F50343"/>
    <w:rsid w:val="00F5273E"/>
    <w:rsid w:val="00F54CC2"/>
    <w:rsid w:val="00F57540"/>
    <w:rsid w:val="00F61A95"/>
    <w:rsid w:val="00F63E20"/>
    <w:rsid w:val="00F642A2"/>
    <w:rsid w:val="00F64AAB"/>
    <w:rsid w:val="00F6579E"/>
    <w:rsid w:val="00F66238"/>
    <w:rsid w:val="00F74B64"/>
    <w:rsid w:val="00F768AD"/>
    <w:rsid w:val="00F81C75"/>
    <w:rsid w:val="00F8507D"/>
    <w:rsid w:val="00F855AD"/>
    <w:rsid w:val="00F8604F"/>
    <w:rsid w:val="00F87B36"/>
    <w:rsid w:val="00F9277D"/>
    <w:rsid w:val="00F940EE"/>
    <w:rsid w:val="00F9467B"/>
    <w:rsid w:val="00F948A5"/>
    <w:rsid w:val="00F94F51"/>
    <w:rsid w:val="00F95E9B"/>
    <w:rsid w:val="00FA0553"/>
    <w:rsid w:val="00FA06A1"/>
    <w:rsid w:val="00FA13C6"/>
    <w:rsid w:val="00FA435E"/>
    <w:rsid w:val="00FA7930"/>
    <w:rsid w:val="00FB03A3"/>
    <w:rsid w:val="00FB0C01"/>
    <w:rsid w:val="00FB12AC"/>
    <w:rsid w:val="00FB2E5E"/>
    <w:rsid w:val="00FB3C12"/>
    <w:rsid w:val="00FB5B72"/>
    <w:rsid w:val="00FB7C8C"/>
    <w:rsid w:val="00FC0CC8"/>
    <w:rsid w:val="00FC2155"/>
    <w:rsid w:val="00FC2DBA"/>
    <w:rsid w:val="00FC422E"/>
    <w:rsid w:val="00FC4BCC"/>
    <w:rsid w:val="00FC6FBD"/>
    <w:rsid w:val="00FD013E"/>
    <w:rsid w:val="00FD025B"/>
    <w:rsid w:val="00FD0D20"/>
    <w:rsid w:val="00FD240F"/>
    <w:rsid w:val="00FD5327"/>
    <w:rsid w:val="00FD6AE8"/>
    <w:rsid w:val="00FD7A4F"/>
    <w:rsid w:val="00FE0709"/>
    <w:rsid w:val="00FE1390"/>
    <w:rsid w:val="00FE286D"/>
    <w:rsid w:val="00FE4C64"/>
    <w:rsid w:val="00FE5E98"/>
    <w:rsid w:val="00FE6D97"/>
    <w:rsid w:val="00FF1250"/>
    <w:rsid w:val="00FF1BBB"/>
    <w:rsid w:val="00FF3066"/>
    <w:rsid w:val="00FF31CB"/>
    <w:rsid w:val="00FF412C"/>
    <w:rsid w:val="00FF58BD"/>
    <w:rsid w:val="00FF5CEB"/>
    <w:rsid w:val="00FF6C20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429FCC"/>
  <w15:chartTrackingRefBased/>
  <w15:docId w15:val="{56C9D3D1-C971-482F-BDB4-B71885442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FD6"/>
    <w:rPr>
      <w:rFonts w:ascii="Times New Roman CYR" w:hAnsi="Times New Roman CYR"/>
    </w:rPr>
  </w:style>
  <w:style w:type="paragraph" w:styleId="1">
    <w:name w:val="heading 1"/>
    <w:basedOn w:val="a"/>
    <w:next w:val="a"/>
    <w:link w:val="10"/>
    <w:qFormat/>
    <w:rsid w:val="00B71FD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link w:val="30"/>
    <w:qFormat/>
    <w:rsid w:val="00A14CBC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61A9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locked/>
    <w:rsid w:val="00A14CBC"/>
    <w:rPr>
      <w:rFonts w:cs="Times New Roman"/>
      <w:b/>
      <w:bCs/>
      <w:sz w:val="27"/>
      <w:szCs w:val="27"/>
    </w:rPr>
  </w:style>
  <w:style w:type="paragraph" w:styleId="a3">
    <w:name w:val="header"/>
    <w:basedOn w:val="a"/>
    <w:link w:val="a4"/>
    <w:uiPriority w:val="99"/>
    <w:rsid w:val="00B71FD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locked/>
    <w:rsid w:val="00F61A95"/>
    <w:rPr>
      <w:rFonts w:ascii="Times New Roman CYR" w:hAnsi="Times New Roman CYR" w:cs="Times New Roman"/>
      <w:sz w:val="20"/>
      <w:szCs w:val="20"/>
    </w:rPr>
  </w:style>
  <w:style w:type="table" w:styleId="a5">
    <w:name w:val="Table Grid"/>
    <w:basedOn w:val="a1"/>
    <w:rsid w:val="00B71F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rsid w:val="00B71FD6"/>
    <w:rPr>
      <w:rFonts w:cs="Times New Roman"/>
    </w:rPr>
  </w:style>
  <w:style w:type="character" w:styleId="a7">
    <w:name w:val="footnote reference"/>
    <w:semiHidden/>
    <w:rsid w:val="00B71FD6"/>
    <w:rPr>
      <w:rFonts w:cs="Times New Roman"/>
      <w:vertAlign w:val="superscript"/>
    </w:rPr>
  </w:style>
  <w:style w:type="paragraph" w:customStyle="1" w:styleId="ConsPlusTitle">
    <w:name w:val="ConsPlusTitle"/>
    <w:rsid w:val="00B71FD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rsid w:val="00B71FD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rsid w:val="00B71F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71FD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link w:val="ListParagraphChar"/>
    <w:rsid w:val="00B71FD6"/>
    <w:pPr>
      <w:widowControl w:val="0"/>
      <w:ind w:left="720"/>
      <w:contextualSpacing/>
    </w:pPr>
    <w:rPr>
      <w:rFonts w:ascii="Courier New" w:hAnsi="Courier New"/>
      <w:color w:val="000000"/>
      <w:sz w:val="24"/>
    </w:rPr>
  </w:style>
  <w:style w:type="character" w:customStyle="1" w:styleId="ListParagraphChar">
    <w:name w:val="List Paragraph Char"/>
    <w:link w:val="11"/>
    <w:locked/>
    <w:rsid w:val="00B71FD6"/>
    <w:rPr>
      <w:rFonts w:ascii="Courier New" w:hAnsi="Courier New"/>
      <w:color w:val="000000"/>
      <w:sz w:val="24"/>
      <w:lang w:val="ru-RU" w:eastAsia="ru-RU"/>
    </w:rPr>
  </w:style>
  <w:style w:type="paragraph" w:styleId="a8">
    <w:name w:val="footer"/>
    <w:basedOn w:val="a"/>
    <w:link w:val="a9"/>
    <w:rsid w:val="00B71FD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semiHidden/>
    <w:locked/>
    <w:rsid w:val="00F61A95"/>
    <w:rPr>
      <w:rFonts w:ascii="Times New Roman CYR" w:hAnsi="Times New Roman CYR" w:cs="Times New Roman"/>
      <w:sz w:val="20"/>
      <w:szCs w:val="20"/>
    </w:rPr>
  </w:style>
  <w:style w:type="paragraph" w:styleId="aa">
    <w:name w:val="Balloon Text"/>
    <w:basedOn w:val="a"/>
    <w:link w:val="ab"/>
    <w:rsid w:val="004306E9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locked/>
    <w:rsid w:val="004306E9"/>
    <w:rPr>
      <w:rFonts w:ascii="Tahoma" w:hAnsi="Tahoma" w:cs="Tahoma"/>
      <w:sz w:val="16"/>
      <w:szCs w:val="16"/>
    </w:rPr>
  </w:style>
  <w:style w:type="paragraph" w:customStyle="1" w:styleId="ConsPlusDocList">
    <w:name w:val="ConsPlusDocList"/>
    <w:next w:val="a"/>
    <w:rsid w:val="000878ED"/>
    <w:pPr>
      <w:widowControl w:val="0"/>
      <w:suppressAutoHyphens/>
      <w:autoSpaceDE w:val="0"/>
    </w:pPr>
    <w:rPr>
      <w:rFonts w:ascii="Arial" w:hAnsi="Arial" w:cs="Arial"/>
      <w:kern w:val="1"/>
      <w:lang w:val="de-DE" w:eastAsia="fa-IR" w:bidi="fa-IR"/>
    </w:rPr>
  </w:style>
  <w:style w:type="paragraph" w:customStyle="1" w:styleId="2">
    <w:name w:val="Абзац списка2"/>
    <w:basedOn w:val="a"/>
    <w:link w:val="ListParagraphChar1"/>
    <w:rsid w:val="00D03AD3"/>
    <w:pPr>
      <w:ind w:left="720"/>
      <w:contextualSpacing/>
    </w:pPr>
    <w:rPr>
      <w:lang w:val="x-none" w:eastAsia="x-none"/>
    </w:rPr>
  </w:style>
  <w:style w:type="paragraph" w:customStyle="1" w:styleId="ConsPlusNonformat1">
    <w:name w:val="ConsPlusNonformat1"/>
    <w:next w:val="a"/>
    <w:rsid w:val="00F940EE"/>
    <w:pPr>
      <w:widowControl w:val="0"/>
      <w:suppressAutoHyphens/>
      <w:autoSpaceDE w:val="0"/>
    </w:pPr>
    <w:rPr>
      <w:rFonts w:ascii="Courier New" w:hAnsi="Courier New" w:cs="Courier New"/>
      <w:kern w:val="1"/>
      <w:lang w:val="de-DE" w:eastAsia="fa-IR" w:bidi="fa-IR"/>
    </w:rPr>
  </w:style>
  <w:style w:type="character" w:customStyle="1" w:styleId="ListParagraphChar1">
    <w:name w:val="List Paragraph Char1"/>
    <w:link w:val="2"/>
    <w:locked/>
    <w:rsid w:val="00431920"/>
    <w:rPr>
      <w:rFonts w:ascii="Times New Roman CYR" w:hAnsi="Times New Roman CYR"/>
      <w:sz w:val="20"/>
    </w:rPr>
  </w:style>
  <w:style w:type="character" w:customStyle="1" w:styleId="12">
    <w:name w:val="Замещающий текст1"/>
    <w:semiHidden/>
    <w:rsid w:val="009501AB"/>
    <w:rPr>
      <w:rFonts w:cs="Times New Roman"/>
      <w:color w:val="808080"/>
    </w:rPr>
  </w:style>
  <w:style w:type="character" w:customStyle="1" w:styleId="31">
    <w:name w:val="Знак Знак3"/>
    <w:rsid w:val="007E258F"/>
    <w:rPr>
      <w:b/>
      <w:bCs/>
      <w:sz w:val="27"/>
      <w:szCs w:val="27"/>
      <w:lang w:val="ru-RU" w:eastAsia="ru-RU" w:bidi="ar-SA"/>
    </w:rPr>
  </w:style>
  <w:style w:type="paragraph" w:styleId="ac">
    <w:name w:val="Normal (Web)"/>
    <w:aliases w:val="Обычный (Web)"/>
    <w:basedOn w:val="a"/>
    <w:rsid w:val="00442D5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20">
    <w:name w:val="Body Text Indent 2"/>
    <w:basedOn w:val="a"/>
    <w:link w:val="21"/>
    <w:rsid w:val="000F3D9D"/>
    <w:pPr>
      <w:spacing w:after="120" w:line="480" w:lineRule="auto"/>
      <w:ind w:left="283"/>
    </w:pPr>
    <w:rPr>
      <w:lang w:val="x-none" w:eastAsia="x-none"/>
    </w:rPr>
  </w:style>
  <w:style w:type="character" w:customStyle="1" w:styleId="21">
    <w:name w:val="Основной текст с отступом 2 Знак"/>
    <w:link w:val="20"/>
    <w:rsid w:val="000F3D9D"/>
    <w:rPr>
      <w:rFonts w:ascii="Times New Roman CYR" w:hAnsi="Times New Roman CYR"/>
    </w:rPr>
  </w:style>
  <w:style w:type="paragraph" w:customStyle="1" w:styleId="pcenter">
    <w:name w:val="pcenter"/>
    <w:basedOn w:val="a"/>
    <w:rsid w:val="00345F4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54;&#1048;%20&#1044;&#1054;&#1050;&#1059;&#1052;&#1045;&#1053;&#1058;&#1067;\&#1052;&#1054;&#1071;%20&#1056;&#1040;&#1041;&#1054;&#1058;&#1040;\&#1052;&#1059;&#1053;&#1048;&#1062;.&#1055;&#1056;&#1054;&#1043;&#1056;&#1040;&#1052;&#1052;&#1067;\&#1055;&#1086;&#1088;&#1103;&#1076;&#1086;&#1082;%20&#1086;&#1094;&#1077;&#1085;&#1082;&#1080;%20&#1101;&#1092;&#1092;&#1077;&#1082;&#1090;.%20&#1052;&#1055;%20&#1047;&#1040;&#1058;&#1054;%20&#1057;&#1077;&#1074;&#1077;&#1088;&#1089;&#1082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BC4DA-3418-43A1-8D07-9145273F9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Порядок оценки эффект. МП ЗАТО Северск</Template>
  <TotalTime>98</TotalTime>
  <Pages>8</Pages>
  <Words>1496</Words>
  <Characters>10036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sevadm</Company>
  <LinksUpToDate>false</LinksUpToDate>
  <CharactersWithSpaces>11509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User</dc:creator>
  <cp:keywords/>
  <cp:lastModifiedBy>Пользователь</cp:lastModifiedBy>
  <cp:revision>10</cp:revision>
  <cp:lastPrinted>2021-03-04T07:41:00Z</cp:lastPrinted>
  <dcterms:created xsi:type="dcterms:W3CDTF">2023-02-22T08:25:00Z</dcterms:created>
  <dcterms:modified xsi:type="dcterms:W3CDTF">2023-02-27T06:01:00Z</dcterms:modified>
</cp:coreProperties>
</file>